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730E42" w14:textId="26DB47FB" w:rsidR="0073342D" w:rsidRPr="00A7231B" w:rsidRDefault="00F30D6A" w:rsidP="00A7231B">
      <w:pPr>
        <w:tabs>
          <w:tab w:val="left" w:pos="4678"/>
        </w:tabs>
        <w:rPr>
          <w:sz w:val="28"/>
          <w:szCs w:val="32"/>
          <w:lang w:val="de-CH"/>
        </w:rPr>
      </w:pPr>
      <w:r w:rsidRPr="00A7231B">
        <w:rPr>
          <w:b/>
          <w:bCs/>
          <w:sz w:val="28"/>
          <w:szCs w:val="32"/>
          <w:lang w:val="de-CH"/>
        </w:rPr>
        <w:t xml:space="preserve">Zeit: </w:t>
      </w:r>
      <w:r w:rsidR="00C570B1" w:rsidRPr="00A7231B">
        <w:rPr>
          <w:sz w:val="28"/>
          <w:szCs w:val="32"/>
          <w:lang w:val="de-CH"/>
        </w:rPr>
        <w:t>60</w:t>
      </w:r>
      <w:r w:rsidR="004E7827" w:rsidRPr="00A7231B">
        <w:rPr>
          <w:rFonts w:ascii="Arial" w:hAnsi="Arial" w:cs="Arial"/>
          <w:sz w:val="28"/>
          <w:szCs w:val="32"/>
          <w:lang w:val="de-CH"/>
        </w:rPr>
        <w:t> </w:t>
      </w:r>
      <w:r w:rsidR="001211ED" w:rsidRPr="00A7231B">
        <w:rPr>
          <w:sz w:val="28"/>
          <w:szCs w:val="32"/>
          <w:lang w:val="de-CH"/>
        </w:rPr>
        <w:t>Minuten</w:t>
      </w:r>
      <w:r w:rsidR="00983EC0" w:rsidRPr="00A7231B">
        <w:rPr>
          <w:sz w:val="28"/>
          <w:szCs w:val="32"/>
          <w:lang w:val="de-CH"/>
        </w:rPr>
        <w:t xml:space="preserve"> (PLUS: </w:t>
      </w:r>
      <w:r w:rsidR="00F368A1">
        <w:rPr>
          <w:sz w:val="28"/>
          <w:szCs w:val="32"/>
          <w:lang w:val="de-CH"/>
        </w:rPr>
        <w:t>1</w:t>
      </w:r>
      <w:r w:rsidR="003D6807">
        <w:rPr>
          <w:sz w:val="28"/>
          <w:szCs w:val="32"/>
          <w:lang w:val="de-CH"/>
        </w:rPr>
        <w:t>5</w:t>
      </w:r>
      <w:r w:rsidR="00983EC0" w:rsidRPr="00A7231B">
        <w:rPr>
          <w:rFonts w:ascii="Arial" w:hAnsi="Arial" w:cs="Arial"/>
          <w:sz w:val="28"/>
          <w:szCs w:val="32"/>
          <w:lang w:val="de-CH"/>
        </w:rPr>
        <w:t> </w:t>
      </w:r>
      <w:r w:rsidR="00983EC0" w:rsidRPr="00A7231B">
        <w:rPr>
          <w:sz w:val="28"/>
          <w:szCs w:val="32"/>
          <w:lang w:val="de-CH"/>
        </w:rPr>
        <w:t>Min.)</w:t>
      </w:r>
      <w:r w:rsidR="00312A2C" w:rsidRPr="00A7231B">
        <w:rPr>
          <w:b/>
          <w:bCs/>
          <w:sz w:val="28"/>
          <w:szCs w:val="32"/>
          <w:lang w:val="de-CH"/>
        </w:rPr>
        <w:tab/>
        <w:t xml:space="preserve">Punkte: </w:t>
      </w:r>
      <w:r w:rsidR="0048383E" w:rsidRPr="00A7231B">
        <w:rPr>
          <w:sz w:val="28"/>
          <w:szCs w:val="32"/>
          <w:lang w:val="de-CH"/>
        </w:rPr>
        <w:t>2</w:t>
      </w:r>
      <w:r w:rsidR="00C570B1" w:rsidRPr="00A7231B">
        <w:rPr>
          <w:sz w:val="28"/>
          <w:szCs w:val="32"/>
          <w:lang w:val="de-CH"/>
        </w:rPr>
        <w:t>4</w:t>
      </w:r>
      <w:r w:rsidR="00A7231B">
        <w:rPr>
          <w:sz w:val="28"/>
          <w:szCs w:val="32"/>
          <w:lang w:val="de-CH"/>
        </w:rPr>
        <w:t xml:space="preserve"> </w:t>
      </w:r>
      <w:r w:rsidR="00A7231B" w:rsidRPr="00A7231B">
        <w:rPr>
          <w:i/>
          <w:szCs w:val="26"/>
          <w:lang w:val="de-CH"/>
        </w:rPr>
        <w:t>(</w:t>
      </w:r>
      <w:r w:rsidR="00A7231B">
        <w:rPr>
          <w:i/>
          <w:szCs w:val="26"/>
          <w:lang w:val="de-CH"/>
        </w:rPr>
        <w:t>+</w:t>
      </w:r>
      <w:r w:rsidR="00A7231B" w:rsidRPr="00A7231B">
        <w:rPr>
          <w:i/>
          <w:szCs w:val="26"/>
          <w:lang w:val="de-CH"/>
        </w:rPr>
        <w:t xml:space="preserve"> </w:t>
      </w:r>
      <w:r w:rsidR="003D6807">
        <w:rPr>
          <w:i/>
          <w:szCs w:val="26"/>
          <w:lang w:val="de-CH"/>
        </w:rPr>
        <w:t>9</w:t>
      </w:r>
      <w:r w:rsidR="00F368A1" w:rsidRPr="00A7231B">
        <w:rPr>
          <w:rFonts w:ascii="Arial" w:hAnsi="Arial" w:cs="Arial"/>
          <w:sz w:val="28"/>
          <w:szCs w:val="32"/>
          <w:lang w:val="de-CH"/>
        </w:rPr>
        <w:t> </w:t>
      </w:r>
      <w:r w:rsidR="00A7231B" w:rsidRPr="00A7231B">
        <w:rPr>
          <w:i/>
          <w:szCs w:val="26"/>
          <w:lang w:val="de-CH"/>
        </w:rPr>
        <w:t>Punkte)</w:t>
      </w:r>
    </w:p>
    <w:p w14:paraId="3D43C418" w14:textId="284DE86E" w:rsidR="0073342D" w:rsidRPr="007D33AE" w:rsidRDefault="0073342D" w:rsidP="007D33AE">
      <w:pPr>
        <w:pStyle w:val="Aufgaben"/>
        <w:numPr>
          <w:ilvl w:val="0"/>
          <w:numId w:val="0"/>
        </w:numPr>
        <w:spacing w:before="240" w:after="360"/>
        <w:rPr>
          <w:b/>
          <w:bCs/>
          <w:sz w:val="20"/>
          <w:szCs w:val="22"/>
        </w:rPr>
      </w:pPr>
      <w:r w:rsidRPr="007D33AE">
        <w:rPr>
          <w:sz w:val="20"/>
          <w:szCs w:val="22"/>
        </w:rPr>
        <w:t xml:space="preserve">Erstellen Sie </w:t>
      </w:r>
      <w:r w:rsidR="009C5C4C" w:rsidRPr="007D33AE">
        <w:rPr>
          <w:sz w:val="20"/>
          <w:szCs w:val="22"/>
        </w:rPr>
        <w:t xml:space="preserve">auf Ihrem Desktop einen Ordner mit Ihrem vollständigen Namen </w:t>
      </w:r>
      <w:proofErr w:type="spellStart"/>
      <w:r w:rsidR="009C5C4C" w:rsidRPr="007D33AE">
        <w:rPr>
          <w:b/>
          <w:sz w:val="20"/>
          <w:szCs w:val="22"/>
        </w:rPr>
        <w:t>Nachname_Vorname</w:t>
      </w:r>
      <w:proofErr w:type="spellEnd"/>
      <w:r w:rsidRPr="007D33AE">
        <w:rPr>
          <w:b/>
          <w:sz w:val="20"/>
          <w:szCs w:val="22"/>
        </w:rPr>
        <w:t>.</w:t>
      </w:r>
      <w:r w:rsidRPr="007D33AE">
        <w:rPr>
          <w:sz w:val="20"/>
          <w:szCs w:val="22"/>
        </w:rPr>
        <w:br/>
        <w:t xml:space="preserve">Speichern Sie alle Dateien in Ihren erstellten Ordner ab. Alle Dateien, welche Sie während der Prüfung benötigen, finden Sie im Ordner </w:t>
      </w:r>
      <w:r w:rsidR="001004E9" w:rsidRPr="007D33AE">
        <w:rPr>
          <w:b/>
          <w:sz w:val="20"/>
          <w:szCs w:val="22"/>
        </w:rPr>
        <w:t>..</w:t>
      </w:r>
      <w:r w:rsidRPr="007D33AE">
        <w:rPr>
          <w:b/>
          <w:bCs/>
          <w:sz w:val="20"/>
          <w:szCs w:val="22"/>
        </w:rPr>
        <w:t>\von\</w:t>
      </w:r>
      <w:r w:rsidR="0084376A" w:rsidRPr="007D33AE">
        <w:rPr>
          <w:b/>
          <w:bCs/>
          <w:sz w:val="20"/>
          <w:szCs w:val="22"/>
        </w:rPr>
        <w:t>Bildbearbeitung-Probeprüfung-Dateien</w:t>
      </w:r>
      <w:r w:rsidRPr="007D33AE">
        <w:rPr>
          <w:b/>
          <w:bCs/>
          <w:sz w:val="20"/>
          <w:szCs w:val="22"/>
        </w:rPr>
        <w:t>.</w:t>
      </w:r>
    </w:p>
    <w:p w14:paraId="30E3FA8C" w14:textId="10E93F3C" w:rsidR="005564C4" w:rsidRPr="00A7231B" w:rsidRDefault="00E61B9B" w:rsidP="00A7231B">
      <w:pPr>
        <w:pStyle w:val="berschrift1"/>
      </w:pPr>
      <w:r w:rsidRPr="00A7231B">
        <mc:AlternateContent>
          <mc:Choice Requires="wpg">
            <w:drawing>
              <wp:anchor distT="0" distB="0" distL="114300" distR="114300" simplePos="0" relativeHeight="251707904" behindDoc="0" locked="0" layoutInCell="1" allowOverlap="1" wp14:anchorId="38E8FD3F" wp14:editId="0F899050">
                <wp:simplePos x="0" y="0"/>
                <wp:positionH relativeFrom="column">
                  <wp:posOffset>5256530</wp:posOffset>
                </wp:positionH>
                <wp:positionV relativeFrom="paragraph">
                  <wp:posOffset>390525</wp:posOffset>
                </wp:positionV>
                <wp:extent cx="1280795" cy="1049020"/>
                <wp:effectExtent l="0" t="0" r="0" b="0"/>
                <wp:wrapSquare wrapText="bothSides"/>
                <wp:docPr id="1604205145" name="Gruppieren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0795" cy="1049020"/>
                          <a:chOff x="0" y="0"/>
                          <a:chExt cx="1280795" cy="1049020"/>
                        </a:xfrm>
                      </wpg:grpSpPr>
                      <pic:pic xmlns:pic="http://schemas.openxmlformats.org/drawingml/2006/picture">
                        <pic:nvPicPr>
                          <pic:cNvPr id="1047364325" name="Grafik 1" descr="Ein Bild, das Wimper, Menschliches Gesicht, Augenbraue, Nahaufnahme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795" cy="7251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749077" name="Textfeld 1"/>
                        <wps:cNvSpPr txBox="1"/>
                        <wps:spPr>
                          <a:xfrm>
                            <a:off x="0" y="782320"/>
                            <a:ext cx="1280795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699D4F1" w14:textId="79FB5FB9" w:rsidR="00E61B9B" w:rsidRPr="009E07D3" w:rsidRDefault="00E61B9B" w:rsidP="00E61B9B">
                              <w:pPr>
                                <w:pStyle w:val="Beschriftung"/>
                                <w:rPr>
                                  <w:szCs w:val="24"/>
                                </w:rPr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1</w:t>
                              </w:r>
                              <w:r>
                                <w:fldChar w:fldCharType="end"/>
                              </w:r>
                              <w:r>
                                <w:t>: Rote Augen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E8FD3F" id="Gruppieren 1" o:spid="_x0000_s1026" style="position:absolute;margin-left:413.9pt;margin-top:30.75pt;width:100.85pt;height:82.6pt;z-index:251707904" coordsize="12807,10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" o:spid="_x0000_s1027" type="#_x0000_t75" alt="Ein Bild, das Wimper, Menschliches Gesicht, Augenbraue, Nahaufnahme enthält.&#10;&#10;Automatisch generierte Beschreibung" style="position:absolute;width:12807;height:72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">
                  <v:imagedata r:id="rId12" o:title="Ein Bild, das Wimper, Menschliches Gesicht, Augenbraue, Nahaufnahme enthäl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top:7823;width:12807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" stroked="f">
                  <v:textbox style="mso-fit-shape-to-text:t" inset="0,0,0,0">
                    <w:txbxContent>
                      <w:p w14:paraId="6699D4F1" w14:textId="79FB5FB9" w:rsidR="00E61B9B" w:rsidRPr="009E07D3" w:rsidRDefault="00E61B9B" w:rsidP="00E61B9B">
                        <w:pPr>
                          <w:pStyle w:val="Beschriftung"/>
                          <w:rPr>
                            <w:szCs w:val="24"/>
                          </w:rPr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1</w:t>
                        </w:r>
                        <w:r>
                          <w:fldChar w:fldCharType="end"/>
                        </w:r>
                        <w:r>
                          <w:t>: Rote Augen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5564C4" w:rsidRPr="00A7231B">
        <w:t>Teil A</w:t>
      </w:r>
      <w:r w:rsidR="00FE0ABD" w:rsidRPr="00A7231B">
        <w:t xml:space="preserve"> mit Gimp</w:t>
      </w:r>
      <w:r w:rsidR="00423A53" w:rsidRPr="00A7231B">
        <w:t xml:space="preserve"> – 1</w:t>
      </w:r>
      <w:r w:rsidR="007D33AE" w:rsidRPr="00A7231B">
        <w:t>2</w:t>
      </w:r>
      <w:r w:rsidR="004E7827" w:rsidRPr="00A7231B">
        <w:rPr>
          <w:rFonts w:ascii="Arial" w:hAnsi="Arial"/>
        </w:rPr>
        <w:t> </w:t>
      </w:r>
      <w:r w:rsidR="00423A53" w:rsidRPr="00A7231B">
        <w:t>Punkte</w:t>
      </w:r>
      <w:r w:rsidR="007D33AE" w:rsidRPr="00A7231B">
        <w:t xml:space="preserve"> </w:t>
      </w:r>
      <w:r w:rsidR="007D33AE" w:rsidRPr="00A7231B">
        <w:rPr>
          <w:i/>
          <w:sz w:val="26"/>
          <w:szCs w:val="26"/>
        </w:rPr>
        <w:t>(</w:t>
      </w:r>
      <w:r w:rsidR="00A7231B">
        <w:rPr>
          <w:i/>
          <w:sz w:val="26"/>
          <w:szCs w:val="26"/>
        </w:rPr>
        <w:t>+</w:t>
      </w:r>
      <w:r w:rsidR="007D33AE" w:rsidRPr="00A7231B">
        <w:rPr>
          <w:i/>
          <w:sz w:val="26"/>
          <w:szCs w:val="26"/>
        </w:rPr>
        <w:t xml:space="preserve"> </w:t>
      </w:r>
      <w:r w:rsidR="003D6807">
        <w:rPr>
          <w:i/>
          <w:sz w:val="26"/>
          <w:szCs w:val="26"/>
        </w:rPr>
        <w:t>9</w:t>
      </w:r>
      <w:r w:rsidR="007D33AE" w:rsidRPr="00A7231B">
        <w:rPr>
          <w:rFonts w:ascii="Arial" w:hAnsi="Arial"/>
          <w:i/>
          <w:sz w:val="26"/>
          <w:szCs w:val="26"/>
        </w:rPr>
        <w:t> </w:t>
      </w:r>
      <w:r w:rsidR="007D33AE" w:rsidRPr="00A7231B">
        <w:rPr>
          <w:i/>
          <w:sz w:val="26"/>
          <w:szCs w:val="26"/>
        </w:rPr>
        <w:t>Punkte</w:t>
      </w:r>
      <w:r w:rsidR="00983EC0" w:rsidRPr="00A7231B">
        <w:rPr>
          <w:i/>
          <w:sz w:val="26"/>
          <w:szCs w:val="26"/>
        </w:rPr>
        <w:t>)</w:t>
      </w:r>
    </w:p>
    <w:p w14:paraId="368B0EA6" w14:textId="0C6A265B" w:rsidR="00E61B9B" w:rsidRPr="007D33AE" w:rsidRDefault="00E61B9B" w:rsidP="007D33AE">
      <w:pPr>
        <w:pStyle w:val="Titel"/>
        <w:spacing w:before="240"/>
        <w:rPr>
          <w:rFonts w:asciiTheme="minorHAnsi" w:hAnsiTheme="minorHAnsi"/>
        </w:rPr>
      </w:pPr>
      <w:r w:rsidRPr="007D33AE">
        <w:rPr>
          <w:rFonts w:asciiTheme="minorHAnsi" w:hAnsiTheme="minorHAnsi"/>
        </w:rPr>
        <w:t xml:space="preserve">Aufgabe 1 </w:t>
      </w:r>
      <w:r w:rsidRPr="007D33AE">
        <w:rPr>
          <w:rFonts w:asciiTheme="minorHAnsi" w:hAnsiTheme="minorHAnsi"/>
          <w:b w:val="0"/>
          <w:bCs/>
        </w:rPr>
        <w:t>– 2</w:t>
      </w:r>
      <w:r w:rsidRPr="007D33AE">
        <w:rPr>
          <w:rFonts w:asciiTheme="minorHAnsi" w:hAnsiTheme="minorHAnsi" w:cs="Arial"/>
          <w:b w:val="0"/>
          <w:bCs/>
        </w:rPr>
        <w:t> </w:t>
      </w:r>
      <w:r w:rsidRPr="007D33AE">
        <w:rPr>
          <w:rFonts w:asciiTheme="minorHAnsi" w:hAnsiTheme="minorHAnsi"/>
          <w:b w:val="0"/>
          <w:bCs/>
        </w:rPr>
        <w:t>Punkte</w:t>
      </w:r>
    </w:p>
    <w:p w14:paraId="0FBDBBC4" w14:textId="287D1664" w:rsidR="00E61B9B" w:rsidRPr="007D33AE" w:rsidRDefault="00E61B9B" w:rsidP="00E61B9B">
      <w:pPr>
        <w:pStyle w:val="Aufgaben"/>
      </w:pPr>
      <w:r w:rsidRPr="007D33AE">
        <w:t xml:space="preserve">Öffnen Sie die Datei </w:t>
      </w:r>
      <w:r w:rsidRPr="007D33AE">
        <w:rPr>
          <w:b/>
        </w:rPr>
        <w:t>roteaugen.jpg</w:t>
      </w:r>
      <w:r w:rsidRPr="007D33AE">
        <w:t>.</w:t>
      </w:r>
    </w:p>
    <w:p w14:paraId="7CD91049" w14:textId="25F63620" w:rsidR="00E61B9B" w:rsidRPr="007D33AE" w:rsidRDefault="00E61B9B" w:rsidP="00E61B9B">
      <w:pPr>
        <w:pStyle w:val="Aufgaben"/>
      </w:pPr>
      <w:r w:rsidRPr="007D33AE">
        <w:t>Entfernen Sie die roten Augen der Person.</w:t>
      </w:r>
      <w:r w:rsidRPr="007D33AE">
        <w:rPr>
          <w:noProof/>
        </w:rPr>
        <w:t xml:space="preserve"> </w:t>
      </w:r>
    </w:p>
    <w:p w14:paraId="2E52C8AA" w14:textId="53384D26" w:rsidR="00E61B9B" w:rsidRPr="007D33AE" w:rsidRDefault="00E61B9B" w:rsidP="00E61B9B">
      <w:pPr>
        <w:pStyle w:val="Aufgaben"/>
      </w:pPr>
      <w:r w:rsidRPr="007D33AE">
        <w:t>Exportieren Sie das Bild als JPG-Datei mit dem Namen</w:t>
      </w:r>
      <w:r w:rsidRPr="007D33AE">
        <w:br/>
      </w:r>
      <w:r w:rsidRPr="007D33AE">
        <w:rPr>
          <w:b/>
        </w:rPr>
        <w:t>RoteAugenEntfernt.jpg.</w:t>
      </w:r>
    </w:p>
    <w:p w14:paraId="414E732D" w14:textId="0F46D54F" w:rsidR="002C091B" w:rsidRPr="007D33AE" w:rsidRDefault="00E61B9B" w:rsidP="007D33AE">
      <w:pPr>
        <w:pStyle w:val="Titel"/>
        <w:spacing w:before="240"/>
        <w:rPr>
          <w:rFonts w:asciiTheme="minorHAnsi" w:hAnsiTheme="minorHAnsi"/>
        </w:rPr>
      </w:pPr>
      <w:r w:rsidRPr="007D33AE">
        <w:rPr>
          <w:rFonts w:asciiTheme="minorHAnsi" w:hAnsiTheme="minorHAnsi"/>
        </w:rPr>
        <mc:AlternateContent>
          <mc:Choice Requires="wpg">
            <w:drawing>
              <wp:anchor distT="0" distB="0" distL="114300" distR="114300" simplePos="0" relativeHeight="251689472" behindDoc="0" locked="0" layoutInCell="1" allowOverlap="1" wp14:anchorId="25E5A721" wp14:editId="071A1AFA">
                <wp:simplePos x="0" y="0"/>
                <wp:positionH relativeFrom="column">
                  <wp:posOffset>4970145</wp:posOffset>
                </wp:positionH>
                <wp:positionV relativeFrom="paragraph">
                  <wp:posOffset>119380</wp:posOffset>
                </wp:positionV>
                <wp:extent cx="1564527" cy="1605280"/>
                <wp:effectExtent l="0" t="0" r="0" b="0"/>
                <wp:wrapSquare wrapText="bothSides"/>
                <wp:docPr id="15" name="Gruppieren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64527" cy="1605280"/>
                          <a:chOff x="164752" y="1"/>
                          <a:chExt cx="1470493" cy="1594007"/>
                        </a:xfrm>
                      </wpg:grpSpPr>
                      <pic:pic xmlns:pic="http://schemas.openxmlformats.org/drawingml/2006/picture">
                        <pic:nvPicPr>
                          <pic:cNvPr id="16" name="Grafik 5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64752" y="1"/>
                            <a:ext cx="1470493" cy="13612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Textfeld 6"/>
                        <wps:cNvSpPr txBox="1"/>
                        <wps:spPr>
                          <a:xfrm>
                            <a:off x="189483" y="1407449"/>
                            <a:ext cx="1367942" cy="186559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A11A0B0" w14:textId="069F4CF2" w:rsidR="002C091B" w:rsidRPr="002D4775" w:rsidRDefault="002C091B" w:rsidP="002C091B">
                              <w:pPr>
                                <w:pStyle w:val="Beschriftung"/>
                                <w:rPr>
                                  <w:rFonts w:eastAsiaTheme="minorHAnsi"/>
                                  <w:noProof/>
                                </w:rPr>
                              </w:pPr>
                              <w:bookmarkStart w:id="0" w:name="_Ref124699197"/>
                              <w:bookmarkStart w:id="1" w:name="_Ref125314561"/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2</w:t>
                              </w:r>
                              <w:r>
                                <w:fldChar w:fldCharType="end"/>
                              </w:r>
                              <w:r>
                                <w:t xml:space="preserve">: </w:t>
                              </w:r>
                              <w:bookmarkEnd w:id="0"/>
                              <w:proofErr w:type="spellStart"/>
                              <w:r w:rsidR="00F2648C">
                                <w:t>Strasse</w:t>
                              </w:r>
                              <w:bookmarkEnd w:id="1"/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E5A721" id="Gruppieren 15" o:spid="_x0000_s1029" style="position:absolute;margin-left:391.35pt;margin-top:9.4pt;width:123.2pt;height:126.4pt;z-index:251689472" coordorigin="1647" coordsize="14704,159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">
                <v:shape id="Grafik 5" o:spid="_x0000_s1030" type="#_x0000_t75" style="position:absolute;left:1647;width:14705;height:13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">
                  <v:imagedata r:id="rId14" o:title=""/>
                </v:shape>
                <v:shape id="Textfeld 6" o:spid="_x0000_s1031" type="#_x0000_t202" style="position:absolute;left:1894;top:14074;width:13680;height:18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" stroked="f">
                  <v:textbox inset="0,0,0,0">
                    <w:txbxContent>
                      <w:p w14:paraId="6A11A0B0" w14:textId="069F4CF2" w:rsidR="002C091B" w:rsidRPr="002D4775" w:rsidRDefault="002C091B" w:rsidP="002C091B">
                        <w:pPr>
                          <w:pStyle w:val="Beschriftung"/>
                          <w:rPr>
                            <w:rFonts w:eastAsiaTheme="minorHAnsi"/>
                            <w:noProof/>
                          </w:rPr>
                        </w:pPr>
                        <w:bookmarkStart w:id="2" w:name="_Ref124699197"/>
                        <w:bookmarkStart w:id="3" w:name="_Ref125314561"/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2</w:t>
                        </w:r>
                        <w:r>
                          <w:fldChar w:fldCharType="end"/>
                        </w:r>
                        <w:r>
                          <w:t xml:space="preserve">: </w:t>
                        </w:r>
                        <w:bookmarkEnd w:id="2"/>
                        <w:proofErr w:type="spellStart"/>
                        <w:r w:rsidR="00F2648C">
                          <w:t>Strasse</w:t>
                        </w:r>
                        <w:bookmarkEnd w:id="3"/>
                        <w:proofErr w:type="spellEnd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2C091B" w:rsidRPr="007D33AE">
        <w:rPr>
          <w:rFonts w:asciiTheme="minorHAnsi" w:hAnsiTheme="minorHAnsi"/>
        </w:rPr>
        <w:t xml:space="preserve">Aufgabe </w:t>
      </w:r>
      <w:r w:rsidR="006D05E3">
        <w:rPr>
          <w:rFonts w:asciiTheme="minorHAnsi" w:hAnsiTheme="minorHAnsi"/>
        </w:rPr>
        <w:t>2</w:t>
      </w:r>
      <w:r w:rsidR="002C091B" w:rsidRPr="007D33AE">
        <w:rPr>
          <w:rFonts w:asciiTheme="minorHAnsi" w:hAnsiTheme="minorHAnsi"/>
        </w:rPr>
        <w:t xml:space="preserve"> </w:t>
      </w:r>
      <w:r w:rsidR="00423A53" w:rsidRPr="007D33AE">
        <w:rPr>
          <w:rFonts w:asciiTheme="minorHAnsi" w:hAnsiTheme="minorHAnsi"/>
          <w:b w:val="0"/>
          <w:bCs/>
        </w:rPr>
        <w:t xml:space="preserve">– </w:t>
      </w:r>
      <w:r w:rsidR="00BA07F8" w:rsidRPr="007D33AE">
        <w:rPr>
          <w:rFonts w:asciiTheme="minorHAnsi" w:hAnsiTheme="minorHAnsi"/>
          <w:b w:val="0"/>
          <w:bCs/>
        </w:rPr>
        <w:t>3</w:t>
      </w:r>
      <w:r w:rsidR="00423A53" w:rsidRPr="007D33AE">
        <w:rPr>
          <w:rFonts w:asciiTheme="minorHAnsi" w:hAnsiTheme="minorHAnsi" w:cs="Arial"/>
          <w:b w:val="0"/>
          <w:bCs/>
        </w:rPr>
        <w:t> </w:t>
      </w:r>
      <w:r w:rsidR="00423A53" w:rsidRPr="007D33AE">
        <w:rPr>
          <w:rFonts w:asciiTheme="minorHAnsi" w:hAnsiTheme="minorHAnsi"/>
          <w:b w:val="0"/>
          <w:bCs/>
        </w:rPr>
        <w:t>Punkte</w:t>
      </w:r>
    </w:p>
    <w:p w14:paraId="33EFE400" w14:textId="676589AB" w:rsidR="00C5249C" w:rsidRPr="007D33AE" w:rsidRDefault="002C091B" w:rsidP="004E0110">
      <w:pPr>
        <w:pStyle w:val="Aufgaben"/>
      </w:pPr>
      <w:r w:rsidRPr="007D33AE">
        <w:t xml:space="preserve">Öffnen Sie die Datei </w:t>
      </w:r>
      <w:r w:rsidR="00F2648C" w:rsidRPr="007D33AE">
        <w:rPr>
          <w:b/>
        </w:rPr>
        <w:t>strasse</w:t>
      </w:r>
      <w:r w:rsidRPr="007D33AE">
        <w:rPr>
          <w:b/>
        </w:rPr>
        <w:t>.</w:t>
      </w:r>
      <w:r w:rsidR="00E75F4A" w:rsidRPr="007D33AE">
        <w:rPr>
          <w:b/>
        </w:rPr>
        <w:t>jpg</w:t>
      </w:r>
      <w:r w:rsidR="00C5249C" w:rsidRPr="007D33AE">
        <w:t>.</w:t>
      </w:r>
    </w:p>
    <w:p w14:paraId="377B431F" w14:textId="32093CB3" w:rsidR="00CB740C" w:rsidRPr="007D33AE" w:rsidRDefault="00C5249C" w:rsidP="004E0110">
      <w:pPr>
        <w:pStyle w:val="Aufgaben"/>
      </w:pPr>
      <w:r w:rsidRPr="007D33AE">
        <w:t xml:space="preserve">Ändern Sie den </w:t>
      </w:r>
      <w:r w:rsidR="00CB740C" w:rsidRPr="007D33AE">
        <w:t>Farbmodus, sodass sie ein Schwarzweiss-Bild erhalten.</w:t>
      </w:r>
    </w:p>
    <w:p w14:paraId="203E2878" w14:textId="3EE8D6B7" w:rsidR="00CB740C" w:rsidRPr="007D33AE" w:rsidRDefault="00CB740C" w:rsidP="004E0110">
      <w:pPr>
        <w:pStyle w:val="Aufgaben"/>
      </w:pPr>
      <w:r w:rsidRPr="007D33AE">
        <w:t>Erhöhen Sie den Kontrast des Bildes</w:t>
      </w:r>
      <w:r w:rsidR="003F0E1F" w:rsidRPr="007D33AE">
        <w:t>.</w:t>
      </w:r>
    </w:p>
    <w:p w14:paraId="79A56D1F" w14:textId="3C5F6829" w:rsidR="002C091B" w:rsidRPr="007D33AE" w:rsidRDefault="00AD1877" w:rsidP="004E0110">
      <w:pPr>
        <w:pStyle w:val="Aufgaben"/>
      </w:pPr>
      <w:r w:rsidRPr="007D33AE">
        <w:t xml:space="preserve">Schneiden Sie das Bild </w:t>
      </w:r>
      <w:r w:rsidR="00CC1D8B" w:rsidRPr="007D33AE">
        <w:t xml:space="preserve">wie in der </w:t>
      </w:r>
      <w:r w:rsidR="00F2648C" w:rsidRPr="007D33AE">
        <w:rPr>
          <w:b/>
          <w:i/>
        </w:rPr>
        <w:fldChar w:fldCharType="begin"/>
      </w:r>
      <w:r w:rsidR="00F2648C" w:rsidRPr="007D33AE">
        <w:rPr>
          <w:b/>
          <w:i/>
        </w:rPr>
        <w:instrText xml:space="preserve"> REF _Ref125314561 \h </w:instrText>
      </w:r>
      <w:r w:rsidR="00CC1D8B" w:rsidRPr="007D33AE">
        <w:rPr>
          <w:b/>
          <w:i/>
        </w:rPr>
        <w:instrText xml:space="preserve"> \* MERGEFORMAT </w:instrText>
      </w:r>
      <w:r w:rsidR="00F2648C" w:rsidRPr="007D33AE">
        <w:rPr>
          <w:b/>
          <w:i/>
        </w:rPr>
      </w:r>
      <w:r w:rsidR="00F2648C" w:rsidRPr="007D33AE">
        <w:rPr>
          <w:b/>
          <w:i/>
        </w:rPr>
        <w:fldChar w:fldCharType="separate"/>
      </w:r>
      <w:r w:rsidR="0012364C" w:rsidRPr="0012364C">
        <w:rPr>
          <w:b/>
          <w:i/>
        </w:rPr>
        <w:t xml:space="preserve">Abbildung </w:t>
      </w:r>
      <w:r w:rsidR="0012364C" w:rsidRPr="0012364C">
        <w:rPr>
          <w:b/>
          <w:i/>
          <w:noProof/>
        </w:rPr>
        <w:t>2</w:t>
      </w:r>
      <w:r w:rsidR="0012364C" w:rsidRPr="0012364C">
        <w:rPr>
          <w:b/>
          <w:i/>
        </w:rPr>
        <w:t>: Strasse</w:t>
      </w:r>
      <w:r w:rsidR="00F2648C" w:rsidRPr="007D33AE">
        <w:rPr>
          <w:b/>
          <w:i/>
        </w:rPr>
        <w:fldChar w:fldCharType="end"/>
      </w:r>
      <w:r w:rsidR="00CC1D8B" w:rsidRPr="007D33AE">
        <w:t xml:space="preserve"> zu.</w:t>
      </w:r>
    </w:p>
    <w:p w14:paraId="5A582E0E" w14:textId="4CB80559" w:rsidR="002C091B" w:rsidRPr="007D33AE" w:rsidRDefault="0069251A" w:rsidP="006805DC">
      <w:pPr>
        <w:pStyle w:val="Aufgaben"/>
      </w:pPr>
      <w:r w:rsidRPr="007D33AE">
        <w:t>Exportieren Sie das Bild als JPG-Datei mit dem Namen</w:t>
      </w:r>
      <w:r w:rsidR="00E61B9B" w:rsidRPr="007D33AE">
        <w:br/>
      </w:r>
      <w:r w:rsidR="00BA07F8" w:rsidRPr="007D33AE">
        <w:rPr>
          <w:b/>
        </w:rPr>
        <w:t>Schwarzweiss</w:t>
      </w:r>
      <w:r w:rsidR="002C091B" w:rsidRPr="007D33AE">
        <w:rPr>
          <w:b/>
        </w:rPr>
        <w:t>.jpg</w:t>
      </w:r>
      <w:r w:rsidRPr="007D33AE">
        <w:rPr>
          <w:b/>
        </w:rPr>
        <w:t>.</w:t>
      </w:r>
    </w:p>
    <w:p w14:paraId="2948B52A" w14:textId="20BD07D8" w:rsidR="00E61B9B" w:rsidRPr="007D33AE" w:rsidRDefault="00E61B9B" w:rsidP="00E61B9B">
      <w:pPr>
        <w:pStyle w:val="berschrift2"/>
        <w:rPr>
          <w:rFonts w:asciiTheme="minorHAnsi" w:hAnsiTheme="minorHAnsi"/>
          <w:b w:val="0"/>
        </w:rPr>
      </w:pPr>
      <w:r w:rsidRPr="007D33AE">
        <w:rPr>
          <w:rFonts w:asciiTheme="minorHAnsi" w:hAnsiTheme="minorHAnsi"/>
        </w:rPr>
        <w:t xml:space="preserve">Aufgabe </w:t>
      </w:r>
      <w:r w:rsidR="006D05E3">
        <w:rPr>
          <w:rFonts w:asciiTheme="minorHAnsi" w:hAnsiTheme="minorHAnsi"/>
        </w:rPr>
        <w:t>3</w:t>
      </w:r>
      <w:r w:rsidRPr="007D33AE">
        <w:rPr>
          <w:rFonts w:asciiTheme="minorHAnsi" w:hAnsiTheme="minorHAnsi"/>
        </w:rPr>
        <w:t xml:space="preserve"> </w:t>
      </w:r>
      <w:r w:rsidRPr="007D33AE">
        <w:rPr>
          <w:rFonts w:asciiTheme="minorHAnsi" w:hAnsiTheme="minorHAnsi"/>
          <w:b w:val="0"/>
        </w:rPr>
        <w:t>– 4</w:t>
      </w:r>
      <w:r w:rsidRPr="007D33AE">
        <w:rPr>
          <w:rFonts w:asciiTheme="minorHAnsi" w:hAnsiTheme="minorHAnsi" w:cs="Arial"/>
          <w:b w:val="0"/>
        </w:rPr>
        <w:t> </w:t>
      </w:r>
      <w:r w:rsidRPr="007D33AE">
        <w:rPr>
          <w:rFonts w:asciiTheme="minorHAnsi" w:hAnsiTheme="minorHAnsi"/>
          <w:b w:val="0"/>
        </w:rPr>
        <w:t>Punkte</w:t>
      </w:r>
    </w:p>
    <w:p w14:paraId="655AE126" w14:textId="39BD1237" w:rsidR="00E61B9B" w:rsidRPr="007D33AE" w:rsidRDefault="00E61B9B" w:rsidP="00E61B9B">
      <w:pPr>
        <w:pStyle w:val="Aufgaben"/>
        <w:rPr>
          <w:iCs/>
        </w:rPr>
      </w:pPr>
      <w:r w:rsidRPr="007D33AE">
        <w:rPr>
          <w:noProof/>
        </w:rPr>
        <mc:AlternateContent>
          <mc:Choice Requires="wpg">
            <w:drawing>
              <wp:anchor distT="0" distB="0" distL="114300" distR="114300" simplePos="0" relativeHeight="251697664" behindDoc="0" locked="0" layoutInCell="1" allowOverlap="1" wp14:anchorId="4124CBFB" wp14:editId="0E393D6E">
                <wp:simplePos x="0" y="0"/>
                <wp:positionH relativeFrom="margin">
                  <wp:posOffset>4736465</wp:posOffset>
                </wp:positionH>
                <wp:positionV relativeFrom="paragraph">
                  <wp:posOffset>6985</wp:posOffset>
                </wp:positionV>
                <wp:extent cx="1799590" cy="1517650"/>
                <wp:effectExtent l="0" t="0" r="0" b="6350"/>
                <wp:wrapSquare wrapText="bothSides"/>
                <wp:docPr id="7" name="Gruppieren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590" cy="1517650"/>
                          <a:chOff x="0" y="0"/>
                          <a:chExt cx="1799590" cy="1517650"/>
                        </a:xfrm>
                      </wpg:grpSpPr>
                      <pic:pic xmlns:pic="http://schemas.openxmlformats.org/drawingml/2006/picture">
                        <pic:nvPicPr>
                          <pic:cNvPr id="5" name="Grafik 5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7177" y="0"/>
                            <a:ext cx="1785236" cy="11899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Textfeld 6"/>
                        <wps:cNvSpPr txBox="1"/>
                        <wps:spPr>
                          <a:xfrm>
                            <a:off x="0" y="1250950"/>
                            <a:ext cx="1799590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975C450" w14:textId="5FE9A6B5" w:rsidR="0073331C" w:rsidRPr="00CD29B6" w:rsidRDefault="0073331C" w:rsidP="0073331C">
                              <w:pPr>
                                <w:pStyle w:val="Beschriftung"/>
                                <w:rPr>
                                  <w:rFonts w:cs="Arial"/>
                                  <w:b/>
                                  <w:bCs/>
                                  <w:noProof/>
                                  <w:color w:val="auto"/>
                                  <w:kern w:val="32"/>
                                </w:rPr>
                              </w:pPr>
                              <w:bookmarkStart w:id="4" w:name="_Ref127378725"/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3</w:t>
                              </w:r>
                              <w:r>
                                <w:fldChar w:fldCharType="end"/>
                              </w:r>
                              <w:r>
                                <w:t>: Strand-Adler</w:t>
                              </w:r>
                              <w:bookmarkEnd w:id="4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24CBFB" id="Gruppieren 7" o:spid="_x0000_s1032" style="position:absolute;left:0;text-align:left;margin-left:372.95pt;margin-top:.55pt;width:141.7pt;height:119.5pt;z-index:251697664;mso-position-horizontal-relative:margin" coordsize="17995,151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">
                <v:shape id="Grafik 5" o:spid="_x0000_s1033" type="#_x0000_t75" style="position:absolute;left:71;width:17853;height:11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">
                  <v:imagedata r:id="rId16" o:title=""/>
                </v:shape>
                <v:shape id="Textfeld 6" o:spid="_x0000_s1034" type="#_x0000_t202" style="position:absolute;top:12509;width:1799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" stroked="f">
                  <v:textbox style="mso-fit-shape-to-text:t" inset="0,0,0,0">
                    <w:txbxContent>
                      <w:p w14:paraId="7975C450" w14:textId="5FE9A6B5" w:rsidR="0073331C" w:rsidRPr="00CD29B6" w:rsidRDefault="0073331C" w:rsidP="0073331C">
                        <w:pPr>
                          <w:pStyle w:val="Beschriftung"/>
                          <w:rPr>
                            <w:rFonts w:cs="Arial"/>
                            <w:b/>
                            <w:bCs/>
                            <w:noProof/>
                            <w:color w:val="auto"/>
                            <w:kern w:val="32"/>
                          </w:rPr>
                        </w:pPr>
                        <w:bookmarkStart w:id="5" w:name="_Ref127378725"/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3</w:t>
                        </w:r>
                        <w:r>
                          <w:fldChar w:fldCharType="end"/>
                        </w:r>
                        <w:r>
                          <w:t>: Strand-Adler</w:t>
                        </w:r>
                        <w:bookmarkEnd w:id="5"/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Pr="007D33AE">
        <w:t xml:space="preserve">Erstellen Sie aus den beiden Bildern </w:t>
      </w:r>
      <w:r w:rsidRPr="007D33AE">
        <w:rPr>
          <w:b/>
        </w:rPr>
        <w:t xml:space="preserve">strand.jpg </w:t>
      </w:r>
      <w:r w:rsidRPr="007D33AE">
        <w:rPr>
          <w:bCs/>
        </w:rPr>
        <w:t>und</w:t>
      </w:r>
      <w:r w:rsidRPr="007D33AE">
        <w:rPr>
          <w:b/>
        </w:rPr>
        <w:t xml:space="preserve"> vogel.png </w:t>
      </w:r>
      <w:r w:rsidRPr="007D33AE">
        <w:rPr>
          <w:bCs/>
        </w:rPr>
        <w:t xml:space="preserve">eine Komposition nach der </w:t>
      </w:r>
      <w:r w:rsidRPr="007D33AE">
        <w:rPr>
          <w:bCs/>
          <w:i/>
          <w:iCs/>
        </w:rPr>
        <w:fldChar w:fldCharType="begin"/>
      </w:r>
      <w:r w:rsidRPr="007D33AE">
        <w:rPr>
          <w:bCs/>
          <w:i/>
          <w:iCs/>
        </w:rPr>
        <w:instrText xml:space="preserve"> REF _Ref127378725 \h  \* MERGEFORMAT </w:instrText>
      </w:r>
      <w:r w:rsidRPr="007D33AE">
        <w:rPr>
          <w:bCs/>
          <w:i/>
          <w:iCs/>
        </w:rPr>
      </w:r>
      <w:r w:rsidRPr="007D33AE">
        <w:rPr>
          <w:bCs/>
          <w:i/>
          <w:iCs/>
        </w:rPr>
        <w:fldChar w:fldCharType="separate"/>
      </w:r>
      <w:r w:rsidR="0012364C" w:rsidRPr="0012364C">
        <w:rPr>
          <w:i/>
          <w:iCs/>
        </w:rPr>
        <w:t xml:space="preserve">Abbildung </w:t>
      </w:r>
      <w:r w:rsidR="0012364C" w:rsidRPr="0012364C">
        <w:rPr>
          <w:i/>
          <w:iCs/>
          <w:noProof/>
        </w:rPr>
        <w:t>3</w:t>
      </w:r>
      <w:r w:rsidR="0012364C" w:rsidRPr="0012364C">
        <w:rPr>
          <w:i/>
          <w:iCs/>
        </w:rPr>
        <w:t>: Strand-Adler</w:t>
      </w:r>
      <w:r w:rsidRPr="007D33AE">
        <w:rPr>
          <w:bCs/>
          <w:i/>
          <w:iCs/>
        </w:rPr>
        <w:fldChar w:fldCharType="end"/>
      </w:r>
      <w:r w:rsidRPr="007D33AE">
        <w:rPr>
          <w:bCs/>
          <w:i/>
          <w:iCs/>
        </w:rPr>
        <w:t>.</w:t>
      </w:r>
    </w:p>
    <w:p w14:paraId="6A7C674A" w14:textId="40E6D14F" w:rsidR="00E61B9B" w:rsidRPr="007D33AE" w:rsidRDefault="00E61B9B" w:rsidP="00E61B9B">
      <w:pPr>
        <w:pStyle w:val="Aufgaben"/>
        <w:rPr>
          <w:bCs/>
          <w:iCs/>
        </w:rPr>
      </w:pPr>
      <w:r w:rsidRPr="007D33AE">
        <w:rPr>
          <w:bCs/>
        </w:rPr>
        <w:t xml:space="preserve">Fügen Sie der Ebene </w:t>
      </w:r>
      <w:proofErr w:type="spellStart"/>
      <w:r w:rsidRPr="007D33AE">
        <w:rPr>
          <w:b/>
        </w:rPr>
        <w:t>strand</w:t>
      </w:r>
      <w:proofErr w:type="spellEnd"/>
      <w:r w:rsidRPr="007D33AE">
        <w:rPr>
          <w:bCs/>
        </w:rPr>
        <w:t xml:space="preserve"> eine Vignettierung hinzu</w:t>
      </w:r>
      <w:r w:rsidRPr="007D33AE">
        <w:rPr>
          <w:bCs/>
        </w:rPr>
        <w:br/>
        <w:t>(</w:t>
      </w:r>
      <w:r w:rsidRPr="007D33AE">
        <w:rPr>
          <w:b/>
          <w:bCs/>
        </w:rPr>
        <w:t>Filter → Licht und Schatten → Vignette</w:t>
      </w:r>
      <w:r w:rsidRPr="007D33AE">
        <w:rPr>
          <w:bCs/>
        </w:rPr>
        <w:t>).</w:t>
      </w:r>
    </w:p>
    <w:p w14:paraId="41935EB8" w14:textId="71881BE6" w:rsidR="00E61B9B" w:rsidRPr="007D33AE" w:rsidRDefault="00E61B9B" w:rsidP="00E61B9B">
      <w:pPr>
        <w:pStyle w:val="Aufgaben"/>
        <w:rPr>
          <w:iCs/>
        </w:rPr>
      </w:pPr>
      <w:r w:rsidRPr="007D33AE">
        <w:t>Exportieren Sie das Bild als JPG-Datei mit dem Namen</w:t>
      </w:r>
      <w:r w:rsidRPr="007D33AE">
        <w:br/>
      </w:r>
      <w:r w:rsidRPr="007D33AE">
        <w:rPr>
          <w:b/>
        </w:rPr>
        <w:t>Strand-Adler.jpg.</w:t>
      </w:r>
    </w:p>
    <w:p w14:paraId="0DEDA0F1" w14:textId="26B46133" w:rsidR="007D33AE" w:rsidRPr="007D33AE" w:rsidRDefault="00A7231B" w:rsidP="007D33AE">
      <w:pPr>
        <w:pStyle w:val="berschrift2"/>
        <w:spacing w:before="480"/>
        <w:rPr>
          <w:rFonts w:asciiTheme="minorHAnsi" w:hAnsiTheme="minorHAnsi"/>
          <w:b w:val="0"/>
        </w:rPr>
      </w:pPr>
      <w:r w:rsidRPr="007D33AE">
        <w:rPr>
          <w:noProof/>
        </w:rPr>
        <mc:AlternateContent>
          <mc:Choice Requires="wpg">
            <w:drawing>
              <wp:anchor distT="0" distB="0" distL="114300" distR="114300" simplePos="0" relativeHeight="251717120" behindDoc="0" locked="0" layoutInCell="1" allowOverlap="1" wp14:anchorId="34D97207" wp14:editId="4A85E89A">
                <wp:simplePos x="0" y="0"/>
                <wp:positionH relativeFrom="column">
                  <wp:posOffset>5129530</wp:posOffset>
                </wp:positionH>
                <wp:positionV relativeFrom="paragraph">
                  <wp:posOffset>560705</wp:posOffset>
                </wp:positionV>
                <wp:extent cx="1403985" cy="1503045"/>
                <wp:effectExtent l="0" t="0" r="5715" b="1905"/>
                <wp:wrapSquare wrapText="bothSides"/>
                <wp:docPr id="1981618712" name="Gruppieren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3985" cy="1503045"/>
                          <a:chOff x="-8927" y="17936"/>
                          <a:chExt cx="1404620" cy="1503485"/>
                        </a:xfrm>
                      </wpg:grpSpPr>
                      <wps:wsp>
                        <wps:cNvPr id="1367797985" name="Textfeld 1058518780"/>
                        <wps:cNvSpPr txBox="1"/>
                        <wps:spPr>
                          <a:xfrm>
                            <a:off x="-1" y="1254721"/>
                            <a:ext cx="1376722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8DBF4E2" w14:textId="388143B1" w:rsidR="007D33AE" w:rsidRPr="00CD29B6" w:rsidRDefault="007D33AE" w:rsidP="007D33AE">
                              <w:pPr>
                                <w:pStyle w:val="Beschriftung"/>
                                <w:rPr>
                                  <w:rFonts w:cs="Arial"/>
                                  <w:b/>
                                  <w:bCs/>
                                  <w:noProof/>
                                  <w:color w:val="auto"/>
                                  <w:kern w:val="32"/>
                                </w:rPr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4</w:t>
                              </w:r>
                              <w:r>
                                <w:fldChar w:fldCharType="end"/>
                              </w:r>
                              <w:r>
                                <w:t>: Fische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18385818" name="Grafik 8" descr="Ein Bild, das Organismus, Flosse, Cartoon, Fisch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8927" y="17936"/>
                            <a:ext cx="1404620" cy="1160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D97207" id="Gruppieren 9" o:spid="_x0000_s1035" style="position:absolute;margin-left:403.9pt;margin-top:44.15pt;width:110.55pt;height:118.35pt;z-index:251717120;mso-width-relative:margin;mso-height-relative:margin" coordorigin="-89,179" coordsize="14046,150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">
                <v:shape id="Textfeld 1058518780" o:spid="_x0000_s1036" type="#_x0000_t202" style="position:absolute;top:12547;width:13767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" stroked="f">
                  <v:textbox style="mso-fit-shape-to-text:t" inset="0,0,0,0">
                    <w:txbxContent>
                      <w:p w14:paraId="48DBF4E2" w14:textId="388143B1" w:rsidR="007D33AE" w:rsidRPr="00CD29B6" w:rsidRDefault="007D33AE" w:rsidP="007D33AE">
                        <w:pPr>
                          <w:pStyle w:val="Beschriftung"/>
                          <w:rPr>
                            <w:rFonts w:cs="Arial"/>
                            <w:b/>
                            <w:bCs/>
                            <w:noProof/>
                            <w:color w:val="auto"/>
                            <w:kern w:val="32"/>
                          </w:rPr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4</w:t>
                        </w:r>
                        <w:r>
                          <w:fldChar w:fldCharType="end"/>
                        </w:r>
                        <w:r>
                          <w:t>: Fische</w:t>
                        </w:r>
                      </w:p>
                    </w:txbxContent>
                  </v:textbox>
                </v:shape>
                <v:shape id="Grafik 8" o:spid="_x0000_s1037" type="#_x0000_t75" alt="Ein Bild, das Organismus, Flosse, Cartoon, Fisch enthält.&#10;&#10;Automatisch generierte Beschreibung" style="position:absolute;left:-89;top:179;width:14045;height:11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">
                  <v:imagedata r:id="rId18" o:title="Ein Bild, das Organismus, Flosse, Cartoon, Fisch enthält"/>
                </v:shape>
                <w10:wrap type="square"/>
              </v:group>
            </w:pict>
          </mc:Fallback>
        </mc:AlternateContent>
      </w:r>
      <w:r w:rsidR="007D33AE" w:rsidRPr="007D33AE">
        <w:rPr>
          <w:rFonts w:asciiTheme="minorHAnsi" w:hAnsiTheme="minorHAnsi"/>
        </w:rPr>
        <w:t xml:space="preserve">Aufgabe </w:t>
      </w:r>
      <w:r w:rsidR="006D05E3">
        <w:rPr>
          <w:rFonts w:asciiTheme="minorHAnsi" w:hAnsiTheme="minorHAnsi"/>
        </w:rPr>
        <w:t>4</w:t>
      </w:r>
      <w:r w:rsidR="007D33AE" w:rsidRPr="007D33AE">
        <w:rPr>
          <w:rFonts w:asciiTheme="minorHAnsi" w:hAnsiTheme="minorHAnsi"/>
        </w:rPr>
        <w:t xml:space="preserve"> </w:t>
      </w:r>
      <w:r w:rsidR="007D33AE" w:rsidRPr="007D33AE">
        <w:rPr>
          <w:rFonts w:asciiTheme="minorHAnsi" w:hAnsiTheme="minorHAnsi"/>
          <w:b w:val="0"/>
        </w:rPr>
        <w:t>– 3</w:t>
      </w:r>
      <w:r w:rsidR="007D33AE" w:rsidRPr="007D33AE">
        <w:rPr>
          <w:rFonts w:asciiTheme="minorHAnsi" w:hAnsiTheme="minorHAnsi" w:cs="Arial"/>
          <w:b w:val="0"/>
        </w:rPr>
        <w:t> </w:t>
      </w:r>
      <w:r w:rsidR="007D33AE" w:rsidRPr="007D33AE">
        <w:rPr>
          <w:rFonts w:asciiTheme="minorHAnsi" w:hAnsiTheme="minorHAnsi"/>
          <w:b w:val="0"/>
        </w:rPr>
        <w:t>Punkte</w:t>
      </w:r>
    </w:p>
    <w:p w14:paraId="7043FA64" w14:textId="231EE0C6" w:rsidR="007D33AE" w:rsidRPr="007D33AE" w:rsidRDefault="007D33AE" w:rsidP="007D33AE">
      <w:pPr>
        <w:pStyle w:val="Aufgaben"/>
        <w:rPr>
          <w:iCs/>
        </w:rPr>
      </w:pPr>
      <w:r w:rsidRPr="007D33AE">
        <w:t xml:space="preserve">Öffnen Sie die Datei </w:t>
      </w:r>
      <w:proofErr w:type="spellStart"/>
      <w:r w:rsidRPr="007D33AE">
        <w:rPr>
          <w:b/>
        </w:rPr>
        <w:t>fische.xcf</w:t>
      </w:r>
      <w:proofErr w:type="spellEnd"/>
      <w:r w:rsidRPr="007D33AE">
        <w:rPr>
          <w:b/>
        </w:rPr>
        <w:t xml:space="preserve">. </w:t>
      </w:r>
      <w:r w:rsidRPr="007D33AE">
        <w:rPr>
          <w:bCs/>
        </w:rPr>
        <w:t xml:space="preserve">Die Datei enthält Bilder in zwei Ebenen. Der grosse Fisch muss, wie in </w:t>
      </w:r>
      <w:r w:rsidRPr="007D33AE">
        <w:rPr>
          <w:b/>
          <w:i/>
          <w:iCs/>
        </w:rPr>
        <w:t>Abbildung 4: Fische</w:t>
      </w:r>
      <w:r w:rsidRPr="007D33AE">
        <w:rPr>
          <w:bCs/>
        </w:rPr>
        <w:t>, dargestellt, in das Bild der kleinen Fische eingefügt werden.</w:t>
      </w:r>
    </w:p>
    <w:p w14:paraId="7AE9BB0C" w14:textId="77777777" w:rsidR="007D33AE" w:rsidRPr="00A7231B" w:rsidRDefault="007D33AE" w:rsidP="007D33AE">
      <w:pPr>
        <w:pStyle w:val="Aufgaben"/>
        <w:rPr>
          <w:iCs/>
        </w:rPr>
      </w:pPr>
      <w:r w:rsidRPr="00A7231B">
        <w:rPr>
          <w:bCs/>
          <w:iCs/>
        </w:rPr>
        <w:t>Vereinen Sie die Ebenen nach unten, so dass nur noch eine Ebene bestehen bleibt.</w:t>
      </w:r>
    </w:p>
    <w:p w14:paraId="73B9AAC6" w14:textId="0F359C9E" w:rsidR="007D33AE" w:rsidRPr="00A7231B" w:rsidRDefault="007D33AE" w:rsidP="007D33AE">
      <w:pPr>
        <w:pStyle w:val="Aufgaben"/>
        <w:rPr>
          <w:iCs/>
        </w:rPr>
      </w:pPr>
      <w:r w:rsidRPr="00A7231B">
        <w:rPr>
          <w:bCs/>
          <w:iCs/>
        </w:rPr>
        <w:t xml:space="preserve">Speichern Sie die XCF-Datei </w:t>
      </w:r>
      <w:proofErr w:type="spellStart"/>
      <w:r w:rsidR="00A7231B">
        <w:rPr>
          <w:b/>
          <w:bCs/>
          <w:iCs/>
        </w:rPr>
        <w:t>F</w:t>
      </w:r>
      <w:r w:rsidR="00A7231B" w:rsidRPr="00A7231B">
        <w:rPr>
          <w:b/>
          <w:bCs/>
          <w:iCs/>
        </w:rPr>
        <w:t>ische.xcf</w:t>
      </w:r>
      <w:proofErr w:type="spellEnd"/>
      <w:r w:rsidR="00A7231B">
        <w:rPr>
          <w:bCs/>
          <w:iCs/>
        </w:rPr>
        <w:t xml:space="preserve"> </w:t>
      </w:r>
      <w:r w:rsidRPr="00A7231B">
        <w:rPr>
          <w:bCs/>
          <w:iCs/>
        </w:rPr>
        <w:t>in Ihrem erstellen Ordner.</w:t>
      </w:r>
    </w:p>
    <w:p w14:paraId="1F98F756" w14:textId="77777777" w:rsidR="009A3708" w:rsidRDefault="009A3708" w:rsidP="009A3708">
      <w:pPr>
        <w:pStyle w:val="berschrift2"/>
        <w:rPr>
          <w:rFonts w:asciiTheme="minorHAnsi" w:hAnsiTheme="minorHAnsi"/>
          <w:i/>
          <w:color w:val="808080" w:themeColor="background1" w:themeShade="80"/>
        </w:rPr>
        <w:sectPr w:rsidR="009A3708" w:rsidSect="00311730">
          <w:headerReference w:type="default" r:id="rId19"/>
          <w:footerReference w:type="default" r:id="rId20"/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14:paraId="1AA3FE41" w14:textId="771154AB" w:rsidR="009A3708" w:rsidRPr="00F368A1" w:rsidRDefault="003D6807" w:rsidP="009A3708">
      <w:pPr>
        <w:pStyle w:val="berschrift2"/>
        <w:rPr>
          <w:rFonts w:asciiTheme="minorHAnsi" w:hAnsiTheme="minorHAnsi"/>
          <w:b w:val="0"/>
          <w:iCs/>
        </w:rPr>
      </w:pPr>
      <w:r w:rsidRPr="00F368A1">
        <w:rPr>
          <w:iCs/>
          <w:noProof/>
        </w:rPr>
        <w:lastRenderedPageBreak/>
        <mc:AlternateContent>
          <mc:Choice Requires="wpg">
            <w:drawing>
              <wp:anchor distT="0" distB="0" distL="114300" distR="114300" simplePos="0" relativeHeight="251721216" behindDoc="0" locked="0" layoutInCell="1" allowOverlap="1" wp14:anchorId="3DD36CC5" wp14:editId="5D066CE9">
                <wp:simplePos x="0" y="0"/>
                <wp:positionH relativeFrom="column">
                  <wp:posOffset>4425950</wp:posOffset>
                </wp:positionH>
                <wp:positionV relativeFrom="paragraph">
                  <wp:posOffset>305435</wp:posOffset>
                </wp:positionV>
                <wp:extent cx="2107565" cy="1114425"/>
                <wp:effectExtent l="0" t="0" r="6985" b="9525"/>
                <wp:wrapSquare wrapText="bothSides"/>
                <wp:docPr id="821701070" name="Gruppieren 821701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7565" cy="1114425"/>
                          <a:chOff x="0" y="0"/>
                          <a:chExt cx="1794343" cy="949278"/>
                        </a:xfrm>
                      </wpg:grpSpPr>
                      <wpg:grpSp>
                        <wpg:cNvPr id="478640336" name="Gruppieren 478640336"/>
                        <wpg:cNvGrpSpPr/>
                        <wpg:grpSpPr>
                          <a:xfrm>
                            <a:off x="0" y="0"/>
                            <a:ext cx="1794343" cy="750548"/>
                            <a:chOff x="0" y="0"/>
                            <a:chExt cx="3439802" cy="1439545"/>
                          </a:xfrm>
                        </wpg:grpSpPr>
                        <pic:pic xmlns:pic="http://schemas.openxmlformats.org/drawingml/2006/picture">
                          <pic:nvPicPr>
                            <pic:cNvPr id="856480566" name="Grafik 856480566" descr="Ein Bild, das Hauskatze, Säugetier, Katze, sitzend enthält.&#10;&#10;Automatisch generierte Beschreibu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303" b="1710"/>
                            <a:stretch/>
                          </pic:blipFill>
                          <pic:spPr bwMode="auto">
                            <a:xfrm>
                              <a:off x="0" y="0"/>
                              <a:ext cx="1743075" cy="143954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54897300" name="Grafik 1854897300" descr="Ein Bild, das Katze, Hauskatze, Säugetier, drinnen enthält.&#10;&#10;Automatisch generierte Beschreibu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31017" y="0"/>
                              <a:ext cx="1708785" cy="143954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953644563" name="Textfeld 953644563"/>
                        <wps:cNvSpPr txBox="1"/>
                        <wps:spPr>
                          <a:xfrm>
                            <a:off x="0" y="805815"/>
                            <a:ext cx="1332306" cy="143463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5A4F59C" w14:textId="7A0B86BA" w:rsidR="009A3708" w:rsidRPr="00464E25" w:rsidRDefault="009A3708" w:rsidP="009A3708">
                              <w:pPr>
                                <w:pStyle w:val="Beschriftung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5</w:t>
                              </w:r>
                              <w:r>
                                <w:fldChar w:fldCharType="end"/>
                              </w:r>
                              <w:r>
                                <w:t>: Katze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D36CC5" id="Gruppieren 821701070" o:spid="_x0000_s1038" style="position:absolute;margin-left:348.5pt;margin-top:24.05pt;width:165.95pt;height:87.75pt;z-index:251721216;mso-width-relative:margin;mso-height-relative:margin" coordsize="17943,94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">
                <v:group id="Gruppieren 478640336" o:spid="_x0000_s1039" style="position:absolute;width:17943;height:7505" coordsize="34398,14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">
                  <v:shape id="Grafik 856480566" o:spid="_x0000_s1040" type="#_x0000_t75" alt="Ein Bild, das Hauskatze, Säugetier, Katze, sitzend enthält.&#10;&#10;Automatisch generierte Beschreibung" style="position:absolute;width:17430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">
                    <v:imagedata r:id="rId23" o:title="Ein Bild, das Hauskatze, Säugetier, Katze, sitzend enthält" croptop="1509f" cropbottom="1121f"/>
                  </v:shape>
                  <v:shape id="Grafik 1854897300" o:spid="_x0000_s1041" type="#_x0000_t75" alt="Ein Bild, das Katze, Hauskatze, Säugetier, drinnen enthält.&#10;&#10;Automatisch generierte Beschreibung" style="position:absolute;left:17310;width:17088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">
                    <v:imagedata r:id="rId24" o:title="Ein Bild, das Katze, Hauskatze, Säugetier, drinnen enthält"/>
                  </v:shape>
                </v:group>
                <v:shape id="Textfeld 953644563" o:spid="_x0000_s1042" type="#_x0000_t202" style="position:absolute;top:8058;width:13323;height:1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" stroked="f">
                  <v:textbox inset="0,0,0,0">
                    <w:txbxContent>
                      <w:p w14:paraId="45A4F59C" w14:textId="7A0B86BA" w:rsidR="009A3708" w:rsidRPr="00464E25" w:rsidRDefault="009A3708" w:rsidP="009A3708">
                        <w:pPr>
                          <w:pStyle w:val="Beschriftung"/>
                          <w:rPr>
                            <w:noProof/>
                            <w:szCs w:val="24"/>
                          </w:rPr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5</w:t>
                        </w:r>
                        <w:r>
                          <w:fldChar w:fldCharType="end"/>
                        </w:r>
                        <w:r>
                          <w:t>: Katze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A3708" w:rsidRPr="00F368A1">
        <w:rPr>
          <w:rFonts w:asciiTheme="minorHAnsi" w:hAnsiTheme="minorHAnsi"/>
          <w:iCs/>
        </w:rPr>
        <w:t xml:space="preserve">Aufgabe Plus 1 </w:t>
      </w:r>
      <w:r w:rsidR="009A3708" w:rsidRPr="00F368A1">
        <w:rPr>
          <w:rFonts w:asciiTheme="minorHAnsi" w:hAnsiTheme="minorHAnsi"/>
          <w:b w:val="0"/>
          <w:iCs/>
        </w:rPr>
        <w:t>– + 3</w:t>
      </w:r>
      <w:r w:rsidR="009A3708" w:rsidRPr="00F368A1">
        <w:rPr>
          <w:rFonts w:asciiTheme="minorHAnsi" w:hAnsiTheme="minorHAnsi" w:cs="Arial"/>
          <w:b w:val="0"/>
          <w:iCs/>
        </w:rPr>
        <w:t> </w:t>
      </w:r>
      <w:r w:rsidR="009A3708" w:rsidRPr="00F368A1">
        <w:rPr>
          <w:rFonts w:asciiTheme="minorHAnsi" w:hAnsiTheme="minorHAnsi"/>
          <w:b w:val="0"/>
          <w:iCs/>
        </w:rPr>
        <w:t>Punkte</w:t>
      </w:r>
    </w:p>
    <w:p w14:paraId="205DD058" w14:textId="7966C7F1" w:rsidR="009A3708" w:rsidRPr="00F368A1" w:rsidRDefault="009A3708" w:rsidP="009A3708">
      <w:pPr>
        <w:pStyle w:val="Aufgaben"/>
        <w:rPr>
          <w:iCs/>
        </w:rPr>
      </w:pPr>
      <w:r w:rsidRPr="00F368A1">
        <w:rPr>
          <w:iCs/>
        </w:rPr>
        <w:t xml:space="preserve">Öffnen Sie das Bild </w:t>
      </w:r>
      <w:r w:rsidRPr="00F368A1">
        <w:rPr>
          <w:b/>
          <w:bCs/>
          <w:iCs/>
        </w:rPr>
        <w:t>katze.jpg.</w:t>
      </w:r>
    </w:p>
    <w:p w14:paraId="4A0E7372" w14:textId="77777777" w:rsidR="009A3708" w:rsidRPr="00F368A1" w:rsidRDefault="009A3708" w:rsidP="009A3708">
      <w:pPr>
        <w:pStyle w:val="Aufgaben"/>
        <w:rPr>
          <w:iCs/>
        </w:rPr>
      </w:pPr>
      <w:r w:rsidRPr="00F368A1">
        <w:rPr>
          <w:iCs/>
        </w:rPr>
        <w:t>Drehen Sie das Bild um 90° im Uhrzeigersinn.</w:t>
      </w:r>
      <w:r w:rsidRPr="00F368A1">
        <w:rPr>
          <w:iCs/>
          <w:noProof/>
        </w:rPr>
        <w:t xml:space="preserve"> </w:t>
      </w:r>
    </w:p>
    <w:p w14:paraId="276FAE16" w14:textId="77777777" w:rsidR="009A3708" w:rsidRPr="00F368A1" w:rsidRDefault="009A3708" w:rsidP="009A3708">
      <w:pPr>
        <w:pStyle w:val="Aufgaben"/>
        <w:rPr>
          <w:iCs/>
        </w:rPr>
      </w:pPr>
      <w:r w:rsidRPr="00F368A1">
        <w:rPr>
          <w:iCs/>
        </w:rPr>
        <w:t>Schneiden Sie das Bild auf den Kopf zu.</w:t>
      </w:r>
    </w:p>
    <w:p w14:paraId="02765B63" w14:textId="77777777" w:rsidR="009A3708" w:rsidRPr="00F368A1" w:rsidRDefault="009A3708" w:rsidP="009A3708">
      <w:pPr>
        <w:pStyle w:val="Aufgaben"/>
        <w:rPr>
          <w:iCs/>
        </w:rPr>
      </w:pPr>
      <w:r w:rsidRPr="00F368A1">
        <w:rPr>
          <w:iCs/>
        </w:rPr>
        <w:t>Färben Sie die blauen Augen der Katze grün ein.</w:t>
      </w:r>
    </w:p>
    <w:p w14:paraId="119C8CD4" w14:textId="77777777" w:rsidR="009A3708" w:rsidRPr="00F368A1" w:rsidRDefault="009A3708" w:rsidP="009A3708">
      <w:pPr>
        <w:pStyle w:val="Aufgaben"/>
        <w:rPr>
          <w:iCs/>
        </w:rPr>
      </w:pPr>
      <w:r w:rsidRPr="00F368A1">
        <w:rPr>
          <w:iCs/>
        </w:rPr>
        <w:t>Exportieren Sie das Bild als JPG-Datei mit dem Namen</w:t>
      </w:r>
      <w:r w:rsidRPr="00F368A1">
        <w:rPr>
          <w:iCs/>
        </w:rPr>
        <w:br/>
      </w:r>
      <w:r w:rsidRPr="00F368A1">
        <w:rPr>
          <w:b/>
          <w:iCs/>
        </w:rPr>
        <w:t>KatzeGrün.jpg.</w:t>
      </w:r>
    </w:p>
    <w:p w14:paraId="5D753243" w14:textId="667A45C2" w:rsidR="007D33AE" w:rsidRPr="00F368A1" w:rsidRDefault="003D6807" w:rsidP="007D33AE">
      <w:pPr>
        <w:pStyle w:val="berschrift2"/>
        <w:rPr>
          <w:rFonts w:asciiTheme="minorHAnsi" w:hAnsiTheme="minorHAnsi"/>
          <w:b w:val="0"/>
          <w:iCs/>
        </w:rPr>
      </w:pPr>
      <w:r w:rsidRPr="00F368A1">
        <w:rPr>
          <w:iCs/>
          <w:noProof/>
        </w:rPr>
        <mc:AlternateContent>
          <mc:Choice Requires="wpg">
            <w:drawing>
              <wp:anchor distT="0" distB="0" distL="114300" distR="114300" simplePos="0" relativeHeight="251719168" behindDoc="0" locked="0" layoutInCell="1" allowOverlap="1" wp14:anchorId="7D579973" wp14:editId="2882B940">
                <wp:simplePos x="0" y="0"/>
                <wp:positionH relativeFrom="column">
                  <wp:posOffset>3718560</wp:posOffset>
                </wp:positionH>
                <wp:positionV relativeFrom="paragraph">
                  <wp:posOffset>127000</wp:posOffset>
                </wp:positionV>
                <wp:extent cx="2815590" cy="1002665"/>
                <wp:effectExtent l="0" t="0" r="3810" b="6985"/>
                <wp:wrapSquare wrapText="bothSides"/>
                <wp:docPr id="24" name="Gruppieren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5590" cy="1002665"/>
                          <a:chOff x="-13231" y="16446"/>
                          <a:chExt cx="1807023" cy="643797"/>
                        </a:xfrm>
                      </wpg:grpSpPr>
                      <pic:pic xmlns:pic="http://schemas.openxmlformats.org/drawingml/2006/picture">
                        <pic:nvPicPr>
                          <pic:cNvPr id="22" name="Grafik 22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-13231" y="16446"/>
                            <a:ext cx="1807023" cy="4460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Textfeld 23"/>
                        <wps:cNvSpPr txBox="1"/>
                        <wps:spPr>
                          <a:xfrm>
                            <a:off x="0" y="549253"/>
                            <a:ext cx="1332306" cy="1109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1F49D4C" w14:textId="2793D9D1" w:rsidR="007D33AE" w:rsidRPr="00464E25" w:rsidRDefault="007D33AE" w:rsidP="007D33AE">
                              <w:pPr>
                                <w:pStyle w:val="Beschriftung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6</w:t>
                              </w:r>
                              <w:r>
                                <w:fldChar w:fldCharType="end"/>
                              </w:r>
                              <w:r>
                                <w:t xml:space="preserve">: </w:t>
                              </w:r>
                              <w:r w:rsidR="00F368A1">
                                <w:t>Brot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579973" id="Gruppieren 24" o:spid="_x0000_s1043" style="position:absolute;margin-left:292.8pt;margin-top:10pt;width:221.7pt;height:78.95pt;z-index:251719168;mso-width-relative:margin;mso-height-relative:margin" coordorigin="-132,164" coordsize="18070,64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">
                <v:shape id="Grafik 22" o:spid="_x0000_s1044" type="#_x0000_t75" style="position:absolute;left:-132;top:164;width:18069;height:4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">
                  <v:imagedata r:id="rId26" o:title=""/>
                </v:shape>
                <v:shape id="Textfeld 23" o:spid="_x0000_s1045" type="#_x0000_t202" style="position:absolute;top:5492;width:13323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" stroked="f">
                  <v:textbox inset="0,0,0,0">
                    <w:txbxContent>
                      <w:p w14:paraId="31F49D4C" w14:textId="2793D9D1" w:rsidR="007D33AE" w:rsidRPr="00464E25" w:rsidRDefault="007D33AE" w:rsidP="007D33AE">
                        <w:pPr>
                          <w:pStyle w:val="Beschriftung"/>
                          <w:rPr>
                            <w:noProof/>
                            <w:szCs w:val="24"/>
                          </w:rPr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6</w:t>
                        </w:r>
                        <w:r>
                          <w:fldChar w:fldCharType="end"/>
                        </w:r>
                        <w:r>
                          <w:t xml:space="preserve">: </w:t>
                        </w:r>
                        <w:r w:rsidR="00F368A1">
                          <w:t>Brot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7D33AE" w:rsidRPr="00F368A1">
        <w:rPr>
          <w:rFonts w:asciiTheme="minorHAnsi" w:hAnsiTheme="minorHAnsi"/>
          <w:iCs/>
        </w:rPr>
        <w:t xml:space="preserve">Aufgabe </w:t>
      </w:r>
      <w:r w:rsidR="00A7231B" w:rsidRPr="00F368A1">
        <w:rPr>
          <w:rFonts w:asciiTheme="minorHAnsi" w:hAnsiTheme="minorHAnsi"/>
          <w:iCs/>
        </w:rPr>
        <w:t>Plus</w:t>
      </w:r>
      <w:r w:rsidR="007D33AE" w:rsidRPr="00F368A1">
        <w:rPr>
          <w:rFonts w:asciiTheme="minorHAnsi" w:hAnsiTheme="minorHAnsi"/>
          <w:iCs/>
        </w:rPr>
        <w:t xml:space="preserve"> </w:t>
      </w:r>
      <w:r w:rsidR="009A3708" w:rsidRPr="00F368A1">
        <w:rPr>
          <w:rFonts w:asciiTheme="minorHAnsi" w:hAnsiTheme="minorHAnsi"/>
          <w:iCs/>
        </w:rPr>
        <w:t xml:space="preserve">2 </w:t>
      </w:r>
      <w:r w:rsidR="007D33AE" w:rsidRPr="00F368A1">
        <w:rPr>
          <w:rFonts w:asciiTheme="minorHAnsi" w:hAnsiTheme="minorHAnsi"/>
          <w:b w:val="0"/>
          <w:iCs/>
        </w:rPr>
        <w:t xml:space="preserve">– </w:t>
      </w:r>
      <w:r w:rsidR="00A7231B" w:rsidRPr="00F368A1">
        <w:rPr>
          <w:rFonts w:asciiTheme="minorHAnsi" w:hAnsiTheme="minorHAnsi"/>
          <w:b w:val="0"/>
          <w:iCs/>
        </w:rPr>
        <w:t xml:space="preserve">+ </w:t>
      </w:r>
      <w:r w:rsidR="007D33AE" w:rsidRPr="00F368A1">
        <w:rPr>
          <w:rFonts w:asciiTheme="minorHAnsi" w:hAnsiTheme="minorHAnsi"/>
          <w:b w:val="0"/>
          <w:iCs/>
        </w:rPr>
        <w:t>3</w:t>
      </w:r>
      <w:r w:rsidR="007D33AE" w:rsidRPr="00F368A1">
        <w:rPr>
          <w:rFonts w:asciiTheme="minorHAnsi" w:hAnsiTheme="minorHAnsi" w:cs="Arial"/>
          <w:b w:val="0"/>
          <w:iCs/>
        </w:rPr>
        <w:t> </w:t>
      </w:r>
      <w:r w:rsidR="007D33AE" w:rsidRPr="00F368A1">
        <w:rPr>
          <w:rFonts w:asciiTheme="minorHAnsi" w:hAnsiTheme="minorHAnsi"/>
          <w:b w:val="0"/>
          <w:iCs/>
        </w:rPr>
        <w:t>Punkte</w:t>
      </w:r>
    </w:p>
    <w:p w14:paraId="74161B4A" w14:textId="7C2D0734" w:rsidR="007D33AE" w:rsidRPr="00F368A1" w:rsidRDefault="007D33AE" w:rsidP="007D33AE">
      <w:pPr>
        <w:pStyle w:val="Aufgaben"/>
        <w:rPr>
          <w:iCs/>
        </w:rPr>
      </w:pPr>
      <w:r w:rsidRPr="00F368A1">
        <w:rPr>
          <w:iCs/>
        </w:rPr>
        <w:t xml:space="preserve">Öffnen Sie das Bild </w:t>
      </w:r>
      <w:r w:rsidR="00F368A1" w:rsidRPr="00F368A1">
        <w:rPr>
          <w:b/>
          <w:bCs/>
          <w:iCs/>
        </w:rPr>
        <w:t>brot</w:t>
      </w:r>
      <w:r w:rsidRPr="00F368A1">
        <w:rPr>
          <w:b/>
          <w:bCs/>
          <w:iCs/>
        </w:rPr>
        <w:t>.jpg.</w:t>
      </w:r>
    </w:p>
    <w:p w14:paraId="0F21D5C1" w14:textId="37DB79FB" w:rsidR="007D33AE" w:rsidRPr="00F368A1" w:rsidRDefault="009A3708" w:rsidP="007D33AE">
      <w:pPr>
        <w:pStyle w:val="Aufgaben"/>
        <w:rPr>
          <w:iCs/>
        </w:rPr>
      </w:pPr>
      <w:r w:rsidRPr="00F368A1">
        <w:rPr>
          <w:iCs/>
        </w:rPr>
        <w:t>Duplizieren Sie die Ebene</w:t>
      </w:r>
      <w:r w:rsidR="00F368A1" w:rsidRPr="00F368A1">
        <w:rPr>
          <w:iCs/>
        </w:rPr>
        <w:t xml:space="preserve"> (als </w:t>
      </w:r>
      <w:r w:rsidR="00F368A1">
        <w:rPr>
          <w:iCs/>
        </w:rPr>
        <w:t xml:space="preserve">Backup </w:t>
      </w:r>
      <w:r w:rsidR="00F368A1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  <w:iCs/>
        </w:rPr>
        <mc:AlternateContent>
          <mc:Choice Requires="w16se">
            <w16se:symEx w16se:font="Segoe UI Emoji" w16se:char="1F60F"/>
          </mc:Choice>
          <mc:Fallback>
            <w:t>😏</w:t>
          </mc:Fallback>
        </mc:AlternateContent>
      </w:r>
      <w:r w:rsidR="00F368A1" w:rsidRPr="00F368A1">
        <w:rPr>
          <w:iCs/>
        </w:rPr>
        <w:t>)</w:t>
      </w:r>
      <w:r w:rsidR="007D33AE" w:rsidRPr="00F368A1">
        <w:rPr>
          <w:iCs/>
        </w:rPr>
        <w:t>.</w:t>
      </w:r>
    </w:p>
    <w:p w14:paraId="201207EF" w14:textId="72A82647" w:rsidR="007D33AE" w:rsidRPr="00F368A1" w:rsidRDefault="00F368A1" w:rsidP="007D33AE">
      <w:pPr>
        <w:pStyle w:val="Aufgaben"/>
        <w:rPr>
          <w:iCs/>
        </w:rPr>
      </w:pPr>
      <w:r>
        <w:rPr>
          <w:iCs/>
        </w:rPr>
        <w:t xml:space="preserve">Übermalen Sie die Fliege mit dem Werkzeug </w:t>
      </w:r>
      <w:r w:rsidRPr="00F368A1">
        <w:rPr>
          <w:b/>
          <w:bCs/>
          <w:iCs/>
        </w:rPr>
        <w:t>Klonen</w:t>
      </w:r>
      <w:r>
        <w:rPr>
          <w:iCs/>
        </w:rPr>
        <w:t xml:space="preserve"> (oder Heilen)</w:t>
      </w:r>
      <w:r w:rsidR="007D33AE" w:rsidRPr="00F368A1">
        <w:rPr>
          <w:iCs/>
        </w:rPr>
        <w:t>.</w:t>
      </w:r>
    </w:p>
    <w:p w14:paraId="690407B7" w14:textId="132B88D0" w:rsidR="007D33AE" w:rsidRPr="003D6807" w:rsidRDefault="007D33AE" w:rsidP="007D33AE">
      <w:pPr>
        <w:pStyle w:val="Aufgaben"/>
        <w:rPr>
          <w:iCs/>
        </w:rPr>
      </w:pPr>
      <w:r w:rsidRPr="00F368A1">
        <w:rPr>
          <w:iCs/>
        </w:rPr>
        <w:t>Exportieren Sie das Bild als JPG-Datei mit dem Namen</w:t>
      </w:r>
      <w:r w:rsidR="00A7231B" w:rsidRPr="00F368A1">
        <w:rPr>
          <w:iCs/>
        </w:rPr>
        <w:br/>
      </w:r>
      <w:r w:rsidR="00F368A1" w:rsidRPr="00F368A1">
        <w:rPr>
          <w:b/>
          <w:iCs/>
        </w:rPr>
        <w:t>BrotOhneFliege</w:t>
      </w:r>
      <w:r w:rsidRPr="00F368A1">
        <w:rPr>
          <w:b/>
          <w:iCs/>
        </w:rPr>
        <w:t>.jpg.</w:t>
      </w:r>
    </w:p>
    <w:p w14:paraId="5AAA8F50" w14:textId="57437FB8" w:rsidR="003D6807" w:rsidRPr="00F368A1" w:rsidRDefault="003D6807" w:rsidP="003D6807">
      <w:pPr>
        <w:pStyle w:val="berschrift2"/>
        <w:rPr>
          <w:rFonts w:asciiTheme="minorHAnsi" w:hAnsiTheme="minorHAnsi"/>
          <w:b w:val="0"/>
          <w:iCs/>
        </w:rPr>
      </w:pPr>
      <w:r w:rsidRPr="00F368A1">
        <w:rPr>
          <w:iCs/>
          <w:noProof/>
        </w:rPr>
        <mc:AlternateContent>
          <mc:Choice Requires="wpg">
            <w:drawing>
              <wp:anchor distT="0" distB="0" distL="114300" distR="114300" simplePos="0" relativeHeight="251723264" behindDoc="0" locked="0" layoutInCell="1" allowOverlap="1" wp14:anchorId="305AEAF3" wp14:editId="769E0DC2">
                <wp:simplePos x="0" y="0"/>
                <wp:positionH relativeFrom="column">
                  <wp:posOffset>3195613</wp:posOffset>
                </wp:positionH>
                <wp:positionV relativeFrom="paragraph">
                  <wp:posOffset>392521</wp:posOffset>
                </wp:positionV>
                <wp:extent cx="3326130" cy="1054735"/>
                <wp:effectExtent l="0" t="0" r="7620" b="0"/>
                <wp:wrapSquare wrapText="bothSides"/>
                <wp:docPr id="367961952" name="Gruppieren 3679619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6130" cy="1054735"/>
                          <a:chOff x="-13231" y="22158"/>
                          <a:chExt cx="1807023" cy="568976"/>
                        </a:xfrm>
                      </wpg:grpSpPr>
                      <pic:pic xmlns:pic="http://schemas.openxmlformats.org/drawingml/2006/picture">
                        <pic:nvPicPr>
                          <pic:cNvPr id="174961823" name="Grafik 174961823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-13231" y="22158"/>
                            <a:ext cx="1807023" cy="4346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1804743" name="Textfeld 421804743"/>
                        <wps:cNvSpPr txBox="1"/>
                        <wps:spPr>
                          <a:xfrm>
                            <a:off x="0" y="499599"/>
                            <a:ext cx="1332306" cy="915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AF01E7D" w14:textId="015237E9" w:rsidR="003D6807" w:rsidRPr="00464E25" w:rsidRDefault="003D6807" w:rsidP="003D6807">
                              <w:pPr>
                                <w:pStyle w:val="Beschriftung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7</w:t>
                              </w:r>
                              <w:r>
                                <w:fldChar w:fldCharType="end"/>
                              </w:r>
                              <w:r>
                                <w:t>: Land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5AEAF3" id="Gruppieren 367961952" o:spid="_x0000_s1046" style="position:absolute;margin-left:251.6pt;margin-top:30.9pt;width:261.9pt;height:83.05pt;z-index:251723264;mso-width-relative:margin;mso-height-relative:margin" coordorigin="-132,221" coordsize="18070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">
                <v:shape id="Grafik 174961823" o:spid="_x0000_s1047" type="#_x0000_t75" style="position:absolute;left:-132;top:221;width:18069;height:4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">
                  <v:imagedata r:id="rId28" o:title=""/>
                </v:shape>
                <v:shape id="Textfeld 421804743" o:spid="_x0000_s1048" type="#_x0000_t202" style="position:absolute;top:4995;width:13323;height: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" stroked="f">
                  <v:textbox inset="0,0,0,0">
                    <w:txbxContent>
                      <w:p w14:paraId="7AF01E7D" w14:textId="015237E9" w:rsidR="003D6807" w:rsidRPr="00464E25" w:rsidRDefault="003D6807" w:rsidP="003D6807">
                        <w:pPr>
                          <w:pStyle w:val="Beschriftung"/>
                          <w:rPr>
                            <w:noProof/>
                            <w:szCs w:val="24"/>
                          </w:rPr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7</w:t>
                        </w:r>
                        <w:r>
                          <w:fldChar w:fldCharType="end"/>
                        </w:r>
                        <w:r>
                          <w:t>: Land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F368A1">
        <w:rPr>
          <w:rFonts w:asciiTheme="minorHAnsi" w:hAnsiTheme="minorHAnsi"/>
          <w:iCs/>
        </w:rPr>
        <w:t xml:space="preserve">Aufgabe Plus </w:t>
      </w:r>
      <w:r>
        <w:rPr>
          <w:rFonts w:asciiTheme="minorHAnsi" w:hAnsiTheme="minorHAnsi"/>
          <w:iCs/>
        </w:rPr>
        <w:t>3</w:t>
      </w:r>
      <w:r w:rsidRPr="00F368A1">
        <w:rPr>
          <w:rFonts w:asciiTheme="minorHAnsi" w:hAnsiTheme="minorHAnsi"/>
          <w:iCs/>
        </w:rPr>
        <w:t xml:space="preserve"> </w:t>
      </w:r>
      <w:r w:rsidRPr="00F368A1">
        <w:rPr>
          <w:rFonts w:asciiTheme="minorHAnsi" w:hAnsiTheme="minorHAnsi"/>
          <w:b w:val="0"/>
          <w:iCs/>
        </w:rPr>
        <w:t>– + 3</w:t>
      </w:r>
      <w:r w:rsidRPr="00F368A1">
        <w:rPr>
          <w:rFonts w:asciiTheme="minorHAnsi" w:hAnsiTheme="minorHAnsi" w:cs="Arial"/>
          <w:b w:val="0"/>
          <w:iCs/>
        </w:rPr>
        <w:t> </w:t>
      </w:r>
      <w:r w:rsidRPr="00F368A1">
        <w:rPr>
          <w:rFonts w:asciiTheme="minorHAnsi" w:hAnsiTheme="minorHAnsi"/>
          <w:b w:val="0"/>
          <w:iCs/>
        </w:rPr>
        <w:t>Punkte</w:t>
      </w:r>
    </w:p>
    <w:p w14:paraId="5C48E88C" w14:textId="6503A0FA" w:rsidR="003D6807" w:rsidRPr="00F368A1" w:rsidRDefault="003D6807" w:rsidP="003D6807">
      <w:pPr>
        <w:pStyle w:val="Aufgaben"/>
        <w:rPr>
          <w:iCs/>
        </w:rPr>
      </w:pPr>
      <w:r w:rsidRPr="00F368A1">
        <w:rPr>
          <w:iCs/>
        </w:rPr>
        <w:t xml:space="preserve">Öffnen Sie das Bild </w:t>
      </w:r>
      <w:r>
        <w:rPr>
          <w:b/>
          <w:bCs/>
          <w:iCs/>
        </w:rPr>
        <w:t>land</w:t>
      </w:r>
      <w:r w:rsidRPr="00F368A1">
        <w:rPr>
          <w:b/>
          <w:bCs/>
          <w:iCs/>
        </w:rPr>
        <w:t>.jpg.</w:t>
      </w:r>
    </w:p>
    <w:p w14:paraId="740E1FB1" w14:textId="77777777" w:rsidR="003D6807" w:rsidRPr="00F368A1" w:rsidRDefault="003D6807" w:rsidP="003D6807">
      <w:pPr>
        <w:pStyle w:val="Aufgaben"/>
        <w:rPr>
          <w:iCs/>
        </w:rPr>
      </w:pPr>
      <w:r w:rsidRPr="00F368A1">
        <w:rPr>
          <w:iCs/>
        </w:rPr>
        <w:t xml:space="preserve">Duplizieren Sie die Ebene (als </w:t>
      </w:r>
      <w:r>
        <w:rPr>
          <w:iCs/>
        </w:rPr>
        <w:t xml:space="preserve">Backup </w:t>
      </w:r>
      <w:r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  <w:iCs/>
        </w:rPr>
        <mc:AlternateContent>
          <mc:Choice Requires="w16se">
            <w16se:symEx w16se:font="Segoe UI Emoji" w16se:char="1F60F"/>
          </mc:Choice>
          <mc:Fallback>
            <w:t>😏</w:t>
          </mc:Fallback>
        </mc:AlternateContent>
      </w:r>
      <w:r w:rsidRPr="00F368A1">
        <w:rPr>
          <w:iCs/>
        </w:rPr>
        <w:t>).</w:t>
      </w:r>
    </w:p>
    <w:p w14:paraId="5CE2CB86" w14:textId="5B2C01BD" w:rsidR="003D6807" w:rsidRPr="00F368A1" w:rsidRDefault="003D6807" w:rsidP="003D6807">
      <w:pPr>
        <w:pStyle w:val="Aufgaben"/>
        <w:rPr>
          <w:iCs/>
        </w:rPr>
      </w:pPr>
      <w:r>
        <w:rPr>
          <w:iCs/>
        </w:rPr>
        <w:t xml:space="preserve">Übermalen Sie die Häuser mit dem Werkzeug </w:t>
      </w:r>
      <w:r w:rsidRPr="00F368A1">
        <w:rPr>
          <w:b/>
          <w:bCs/>
          <w:iCs/>
        </w:rPr>
        <w:t>Klonen</w:t>
      </w:r>
      <w:r>
        <w:rPr>
          <w:iCs/>
        </w:rPr>
        <w:t xml:space="preserve"> (oder Heilen)</w:t>
      </w:r>
      <w:r w:rsidRPr="00F368A1">
        <w:rPr>
          <w:iCs/>
        </w:rPr>
        <w:t>.</w:t>
      </w:r>
    </w:p>
    <w:p w14:paraId="060201C4" w14:textId="1E02436E" w:rsidR="003D6807" w:rsidRPr="003D6807" w:rsidRDefault="003D6807" w:rsidP="003D6807">
      <w:pPr>
        <w:pStyle w:val="Aufgaben"/>
        <w:rPr>
          <w:iCs/>
        </w:rPr>
      </w:pPr>
      <w:r w:rsidRPr="00F368A1">
        <w:rPr>
          <w:iCs/>
        </w:rPr>
        <w:t>Exportieren Sie das Bild als JPG-Datei mit dem Namen</w:t>
      </w:r>
      <w:r w:rsidRPr="00F368A1">
        <w:rPr>
          <w:iCs/>
        </w:rPr>
        <w:br/>
      </w:r>
      <w:r>
        <w:rPr>
          <w:b/>
          <w:iCs/>
        </w:rPr>
        <w:t>LandschaftOhneHaus</w:t>
      </w:r>
      <w:r w:rsidRPr="00F368A1">
        <w:rPr>
          <w:b/>
          <w:iCs/>
        </w:rPr>
        <w:t>.jpg.</w:t>
      </w:r>
    </w:p>
    <w:p w14:paraId="4084E090" w14:textId="0302D752" w:rsidR="00FE0ABD" w:rsidRPr="007D33AE" w:rsidRDefault="00FE0ABD" w:rsidP="00F368A1">
      <w:pPr>
        <w:pStyle w:val="berschrift1"/>
        <w:pageBreakBefore/>
      </w:pPr>
      <w:r w:rsidRPr="007D33AE">
        <w:lastRenderedPageBreak/>
        <w:t>Teil B mit Word</w:t>
      </w:r>
      <w:r w:rsidR="00423A53" w:rsidRPr="007D33AE">
        <w:t xml:space="preserve"> – </w:t>
      </w:r>
      <w:r w:rsidR="00A53AF5" w:rsidRPr="007D33AE">
        <w:t>12</w:t>
      </w:r>
      <w:r w:rsidR="004E7827" w:rsidRPr="007D33AE">
        <w:rPr>
          <w:rFonts w:ascii="Arial" w:hAnsi="Arial"/>
        </w:rPr>
        <w:t> </w:t>
      </w:r>
      <w:r w:rsidR="00423A53" w:rsidRPr="007D33AE">
        <w:t>Punkte</w:t>
      </w:r>
    </w:p>
    <w:p w14:paraId="23D71D15" w14:textId="6C7A33DD" w:rsidR="00793B00" w:rsidRPr="007D33AE" w:rsidRDefault="00793B00" w:rsidP="00793B00">
      <w:pPr>
        <w:pStyle w:val="Titel"/>
        <w:rPr>
          <w:rFonts w:asciiTheme="minorHAnsi" w:hAnsiTheme="minorHAnsi"/>
        </w:rPr>
      </w:pPr>
      <w:r w:rsidRPr="007D33AE">
        <w:rPr>
          <w:rFonts w:asciiTheme="minorHAnsi" w:hAnsiTheme="minorHAnsi"/>
        </w:rPr>
        <mc:AlternateContent>
          <mc:Choice Requires="wpg">
            <w:drawing>
              <wp:anchor distT="0" distB="0" distL="114300" distR="114300" simplePos="0" relativeHeight="251709952" behindDoc="0" locked="0" layoutInCell="1" allowOverlap="1" wp14:anchorId="6D8AD7A4" wp14:editId="08EAF5DA">
                <wp:simplePos x="0" y="0"/>
                <wp:positionH relativeFrom="column">
                  <wp:posOffset>5006034</wp:posOffset>
                </wp:positionH>
                <wp:positionV relativeFrom="paragraph">
                  <wp:posOffset>133134</wp:posOffset>
                </wp:positionV>
                <wp:extent cx="1376680" cy="2024380"/>
                <wp:effectExtent l="0" t="0" r="0" b="0"/>
                <wp:wrapSquare wrapText="bothSides"/>
                <wp:docPr id="573015537" name="Gruppieren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6680" cy="2024380"/>
                          <a:chOff x="0" y="0"/>
                          <a:chExt cx="1376680" cy="2024380"/>
                        </a:xfrm>
                      </wpg:grpSpPr>
                      <pic:pic xmlns:pic="http://schemas.openxmlformats.org/drawingml/2006/picture">
                        <pic:nvPicPr>
                          <pic:cNvPr id="1879330144" name="Grafik 2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8905" y="0"/>
                            <a:ext cx="1358870" cy="1703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extLst>
                              <a:ext uri="{C807C97D-BFC1-408E-A445-0C87EB9F89A2}">
                                <ask:lineSketchStyleProps xmlns:ask="http://schemas.microsoft.com/office/drawing/2018/sketchyshapes">
                                  <ask:type>
                                    <ask:lineSketchNone/>
                                  </ask:type>
                                </ask:lineSketchStyleProps>
                              </a:ext>
                            </a:extLst>
                          </a:ln>
                        </pic:spPr>
                      </pic:pic>
                      <wps:wsp>
                        <wps:cNvPr id="1726875609" name="Textfeld 1"/>
                        <wps:cNvSpPr txBox="1"/>
                        <wps:spPr>
                          <a:xfrm>
                            <a:off x="0" y="1757680"/>
                            <a:ext cx="1376680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029EF88" w14:textId="7ADEA6BE" w:rsidR="00793B00" w:rsidRPr="00F368A1" w:rsidRDefault="00793B00" w:rsidP="00793B00">
                              <w:pPr>
                                <w:pStyle w:val="Beschriftung"/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8</w:t>
                              </w:r>
                              <w:r>
                                <w:fldChar w:fldCharType="end"/>
                              </w:r>
                              <w:r>
                                <w:t xml:space="preserve">: </w:t>
                              </w:r>
                              <w:proofErr w:type="spellStart"/>
                              <w:r w:rsidRPr="00F368A1">
                                <w:t>BaumInGrün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8AD7A4" id="Gruppieren 3" o:spid="_x0000_s1049" style="position:absolute;margin-left:394.2pt;margin-top:10.5pt;width:108.4pt;height:159.4pt;z-index:251709952" coordsize="13766,202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">
                <v:shape id="Grafik 2" o:spid="_x0000_s1050" type="#_x0000_t75" style="position:absolute;left:89;width:13588;height:17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">
                  <v:imagedata r:id="rId30" o:title=""/>
                </v:shape>
                <v:shape id="_x0000_s1051" type="#_x0000_t202" style="position:absolute;top:17576;width:13766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" stroked="f">
                  <v:textbox style="mso-fit-shape-to-text:t" inset="0,0,0,0">
                    <w:txbxContent>
                      <w:p w14:paraId="4029EF88" w14:textId="7ADEA6BE" w:rsidR="00793B00" w:rsidRPr="00F368A1" w:rsidRDefault="00793B00" w:rsidP="00793B00">
                        <w:pPr>
                          <w:pStyle w:val="Beschriftung"/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8</w:t>
                        </w:r>
                        <w:r>
                          <w:fldChar w:fldCharType="end"/>
                        </w:r>
                        <w:r>
                          <w:t xml:space="preserve">: </w:t>
                        </w:r>
                        <w:proofErr w:type="spellStart"/>
                        <w:r w:rsidRPr="00F368A1">
                          <w:t>BaumInGrün</w:t>
                        </w:r>
                        <w:proofErr w:type="spellEnd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7D33AE">
        <w:rPr>
          <w:rFonts w:asciiTheme="minorHAnsi" w:hAnsiTheme="minorHAnsi"/>
        </w:rPr>
        <w:t xml:space="preserve">Aufgabe 5 </w:t>
      </w:r>
      <w:r w:rsidRPr="007D33AE">
        <w:rPr>
          <w:rFonts w:asciiTheme="minorHAnsi" w:hAnsiTheme="minorHAnsi"/>
          <w:b w:val="0"/>
          <w:bCs/>
        </w:rPr>
        <w:t>– 3</w:t>
      </w:r>
      <w:r w:rsidRPr="007D33AE">
        <w:rPr>
          <w:rFonts w:asciiTheme="minorHAnsi" w:hAnsiTheme="minorHAnsi" w:cs="Arial"/>
          <w:b w:val="0"/>
          <w:bCs/>
        </w:rPr>
        <w:t> </w:t>
      </w:r>
      <w:r w:rsidRPr="007D33AE">
        <w:rPr>
          <w:rFonts w:asciiTheme="minorHAnsi" w:hAnsiTheme="minorHAnsi"/>
          <w:b w:val="0"/>
          <w:bCs/>
        </w:rPr>
        <w:t>Punkte</w:t>
      </w:r>
    </w:p>
    <w:p w14:paraId="0E837EF5" w14:textId="77777777" w:rsidR="00793B00" w:rsidRPr="007D33AE" w:rsidRDefault="00793B00" w:rsidP="00793B00">
      <w:pPr>
        <w:pStyle w:val="Aufgaben"/>
      </w:pPr>
      <w:r w:rsidRPr="007D33AE">
        <w:t xml:space="preserve">Fügen Sie das Bild </w:t>
      </w:r>
      <w:r w:rsidRPr="007D33AE">
        <w:rPr>
          <w:b/>
          <w:bCs/>
        </w:rPr>
        <w:t>baum.jpg</w:t>
      </w:r>
      <w:r w:rsidRPr="007D33AE">
        <w:t xml:space="preserve"> in eine leere Worddatei ein.</w:t>
      </w:r>
    </w:p>
    <w:p w14:paraId="4B74C2FA" w14:textId="62704A9B" w:rsidR="00793B00" w:rsidRPr="007D33AE" w:rsidRDefault="00793B00" w:rsidP="0067350C">
      <w:pPr>
        <w:pStyle w:val="Aufgaben"/>
      </w:pPr>
      <w:r w:rsidRPr="007D33AE">
        <w:t xml:space="preserve">Fügen Sie dem Bild einen </w:t>
      </w:r>
      <w:r w:rsidRPr="007D33AE">
        <w:rPr>
          <w:b/>
          <w:bCs/>
        </w:rPr>
        <w:t>grünen, breiten Rahmen</w:t>
      </w:r>
      <w:r w:rsidRPr="007D33AE">
        <w:t xml:space="preserve"> </w:t>
      </w:r>
      <w:r w:rsidR="0067350C" w:rsidRPr="007D33AE">
        <w:t>und</w:t>
      </w:r>
      <w:r w:rsidR="0067350C" w:rsidRPr="007D33AE">
        <w:br/>
      </w:r>
      <w:r w:rsidRPr="007D33AE">
        <w:t xml:space="preserve">einen </w:t>
      </w:r>
      <w:r w:rsidRPr="007D33AE">
        <w:rPr>
          <w:b/>
          <w:bCs/>
        </w:rPr>
        <w:t>breiten grünen Leuchteffekt</w:t>
      </w:r>
      <w:r w:rsidRPr="007D33AE">
        <w:t xml:space="preserve"> hinzu.</w:t>
      </w:r>
    </w:p>
    <w:p w14:paraId="26D428CE" w14:textId="3573483F" w:rsidR="00793B00" w:rsidRPr="007D33AE" w:rsidRDefault="00793B00" w:rsidP="0077252E">
      <w:pPr>
        <w:pStyle w:val="Aufgaben"/>
      </w:pPr>
      <w:r w:rsidRPr="007D33AE">
        <w:rPr>
          <w:b/>
          <w:bCs/>
        </w:rPr>
        <w:t xml:space="preserve">Skalieren </w:t>
      </w:r>
      <w:r w:rsidRPr="007D33AE">
        <w:rPr>
          <w:bCs/>
        </w:rPr>
        <w:t xml:space="preserve">Sie das Bild </w:t>
      </w:r>
      <w:r w:rsidR="004D107F" w:rsidRPr="007D33AE">
        <w:rPr>
          <w:bCs/>
        </w:rPr>
        <w:t>proportion</w:t>
      </w:r>
      <w:r w:rsidR="009F6CCE" w:rsidRPr="007D33AE">
        <w:rPr>
          <w:bCs/>
        </w:rPr>
        <w:t>al</w:t>
      </w:r>
      <w:r w:rsidR="004D107F" w:rsidRPr="007D33AE">
        <w:rPr>
          <w:bCs/>
        </w:rPr>
        <w:t xml:space="preserve"> </w:t>
      </w:r>
      <w:r w:rsidRPr="007D33AE">
        <w:rPr>
          <w:bCs/>
        </w:rPr>
        <w:t xml:space="preserve">auf eine </w:t>
      </w:r>
      <w:r w:rsidRPr="007D33AE">
        <w:rPr>
          <w:b/>
        </w:rPr>
        <w:t>Breite von 8 cm</w:t>
      </w:r>
      <w:r w:rsidR="0067350C" w:rsidRPr="007D33AE">
        <w:rPr>
          <w:b/>
        </w:rPr>
        <w:t xml:space="preserve"> </w:t>
      </w:r>
      <w:r w:rsidR="0067350C" w:rsidRPr="007D33AE">
        <w:rPr>
          <w:bCs/>
        </w:rPr>
        <w:t>und</w:t>
      </w:r>
      <w:r w:rsidR="0067350C" w:rsidRPr="007D33AE">
        <w:rPr>
          <w:bCs/>
        </w:rPr>
        <w:br/>
      </w:r>
      <w:r w:rsidR="0067350C" w:rsidRPr="007D33AE">
        <w:rPr>
          <w:b/>
          <w:bCs/>
        </w:rPr>
        <w:t>d</w:t>
      </w:r>
      <w:r w:rsidRPr="007D33AE">
        <w:rPr>
          <w:b/>
          <w:bCs/>
        </w:rPr>
        <w:t>rehen</w:t>
      </w:r>
      <w:r w:rsidRPr="007D33AE">
        <w:t xml:space="preserve"> Sie das Bild </w:t>
      </w:r>
      <w:r w:rsidRPr="007D33AE">
        <w:rPr>
          <w:b/>
          <w:bCs/>
        </w:rPr>
        <w:t>um 5° im Uhrzeigersinn.</w:t>
      </w:r>
    </w:p>
    <w:p w14:paraId="6C998859" w14:textId="19644AED" w:rsidR="00793B00" w:rsidRPr="007D33AE" w:rsidRDefault="00793B00" w:rsidP="001E6050">
      <w:pPr>
        <w:pStyle w:val="Aufgaben"/>
        <w:rPr>
          <w:bCs/>
        </w:rPr>
      </w:pPr>
      <w:r w:rsidRPr="007D33AE">
        <w:rPr>
          <w:b/>
        </w:rPr>
        <w:t>Färben</w:t>
      </w:r>
      <w:r w:rsidRPr="007D33AE">
        <w:rPr>
          <w:bCs/>
        </w:rPr>
        <w:t xml:space="preserve"> Sie das Bild </w:t>
      </w:r>
      <w:r w:rsidRPr="007D33AE">
        <w:rPr>
          <w:b/>
        </w:rPr>
        <w:t>hellgrün</w:t>
      </w:r>
      <w:r w:rsidRPr="007D33AE">
        <w:rPr>
          <w:bCs/>
        </w:rPr>
        <w:t xml:space="preserve"> ein</w:t>
      </w:r>
      <w:r w:rsidR="004D107F" w:rsidRPr="007D33AE">
        <w:rPr>
          <w:bCs/>
        </w:rPr>
        <w:t xml:space="preserve"> und </w:t>
      </w:r>
      <w:r w:rsidR="004D107F" w:rsidRPr="007D33AE">
        <w:rPr>
          <w:b/>
        </w:rPr>
        <w:t>s</w:t>
      </w:r>
      <w:r w:rsidRPr="007D33AE">
        <w:rPr>
          <w:b/>
        </w:rPr>
        <w:t>chärfen</w:t>
      </w:r>
      <w:r w:rsidRPr="007D33AE">
        <w:rPr>
          <w:bCs/>
        </w:rPr>
        <w:t xml:space="preserve"> Sie das Bild </w:t>
      </w:r>
      <w:r w:rsidRPr="007D33AE">
        <w:rPr>
          <w:b/>
        </w:rPr>
        <w:t>um 50 %.</w:t>
      </w:r>
    </w:p>
    <w:p w14:paraId="59109E04" w14:textId="77777777" w:rsidR="00793B00" w:rsidRPr="007D33AE" w:rsidRDefault="00793B00" w:rsidP="00793B00">
      <w:pPr>
        <w:pStyle w:val="Aufgaben"/>
      </w:pPr>
      <w:r w:rsidRPr="007D33AE">
        <w:t xml:space="preserve">Speichern Sie Ihre Lösung unter dem Namen </w:t>
      </w:r>
      <w:r w:rsidRPr="007D33AE">
        <w:rPr>
          <w:b/>
        </w:rPr>
        <w:t>BaumInGrün.docx</w:t>
      </w:r>
      <w:r w:rsidRPr="007D33AE">
        <w:t xml:space="preserve"> ab.</w:t>
      </w:r>
    </w:p>
    <w:p w14:paraId="6520A68E" w14:textId="601687E9" w:rsidR="0073342D" w:rsidRPr="007D33AE" w:rsidRDefault="00245879" w:rsidP="00F77FA3">
      <w:pPr>
        <w:pStyle w:val="Titel"/>
        <w:rPr>
          <w:rFonts w:asciiTheme="minorHAnsi" w:hAnsiTheme="minorHAnsi"/>
        </w:rPr>
      </w:pPr>
      <w:r w:rsidRPr="007D33AE">
        <w:rPr>
          <w:rFonts w:asciiTheme="minorHAnsi" w:hAnsiTheme="minorHAnsi"/>
        </w:rPr>
        <mc:AlternateContent>
          <mc:Choice Requires="wpg">
            <w:drawing>
              <wp:anchor distT="0" distB="0" distL="114300" distR="114300" simplePos="0" relativeHeight="251680256" behindDoc="0" locked="0" layoutInCell="1" allowOverlap="1" wp14:anchorId="237022FD" wp14:editId="0F8FE68C">
                <wp:simplePos x="0" y="0"/>
                <wp:positionH relativeFrom="margin">
                  <wp:align>right</wp:align>
                </wp:positionH>
                <wp:positionV relativeFrom="paragraph">
                  <wp:posOffset>194945</wp:posOffset>
                </wp:positionV>
                <wp:extent cx="1777881" cy="2092377"/>
                <wp:effectExtent l="0" t="0" r="0" b="3175"/>
                <wp:wrapSquare wrapText="bothSides"/>
                <wp:docPr id="4" name="Gruppier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77881" cy="2092377"/>
                          <a:chOff x="0" y="120015"/>
                          <a:chExt cx="1778328" cy="2092763"/>
                        </a:xfrm>
                      </wpg:grpSpPr>
                      <pic:pic xmlns:pic="http://schemas.openxmlformats.org/drawingml/2006/picture">
                        <pic:nvPicPr>
                          <pic:cNvPr id="10" name="Grafik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48"/>
                          <a:stretch/>
                        </pic:blipFill>
                        <pic:spPr>
                          <a:xfrm>
                            <a:off x="0" y="120015"/>
                            <a:ext cx="1762731" cy="17995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feld 27"/>
                        <wps:cNvSpPr txBox="1"/>
                        <wps:spPr>
                          <a:xfrm>
                            <a:off x="309204" y="1946029"/>
                            <a:ext cx="1469124" cy="266749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7948763" w14:textId="3DBC30E1" w:rsidR="00F72B25" w:rsidRPr="00D80CB7" w:rsidRDefault="00F72B25" w:rsidP="00F72B25">
                              <w:pPr>
                                <w:pStyle w:val="Beschriftung"/>
                                <w:rPr>
                                  <w:szCs w:val="24"/>
                                </w:rPr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9</w:t>
                              </w:r>
                              <w:r>
                                <w:fldChar w:fldCharType="end"/>
                              </w:r>
                              <w:r>
                                <w:t xml:space="preserve">: </w:t>
                              </w:r>
                              <w:r w:rsidR="005071F7">
                                <w:t>Astronaut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7022FD" id="Gruppieren 4" o:spid="_x0000_s1052" style="position:absolute;margin-left:88.8pt;margin-top:15.35pt;width:140pt;height:164.75pt;z-index:251680256;mso-position-horizontal:right;mso-position-horizontal-relative:margin" coordorigin=",1200" coordsize="17783,209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">
                <v:shape id="Grafik 26" o:spid="_x0000_s1053" type="#_x0000_t75" style="position:absolute;top:1200;width:17627;height:17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">
                  <v:imagedata r:id="rId32" o:title="" cropright="1342f"/>
                </v:shape>
                <v:shape id="Textfeld 27" o:spid="_x0000_s1054" type="#_x0000_t202" style="position:absolute;left:3092;top:19460;width:14691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" stroked="f">
                  <v:textbox style="mso-fit-shape-to-text:t" inset="0,0,0,0">
                    <w:txbxContent>
                      <w:p w14:paraId="17948763" w14:textId="3DBC30E1" w:rsidR="00F72B25" w:rsidRPr="00D80CB7" w:rsidRDefault="00F72B25" w:rsidP="00F72B25">
                        <w:pPr>
                          <w:pStyle w:val="Beschriftung"/>
                          <w:rPr>
                            <w:szCs w:val="24"/>
                          </w:rPr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9</w:t>
                        </w:r>
                        <w:r>
                          <w:fldChar w:fldCharType="end"/>
                        </w:r>
                        <w:r>
                          <w:t xml:space="preserve">: </w:t>
                        </w:r>
                        <w:r w:rsidR="005071F7">
                          <w:t>Astronaut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73342D" w:rsidRPr="007D33AE">
        <w:rPr>
          <w:rFonts w:asciiTheme="minorHAnsi" w:hAnsiTheme="minorHAnsi"/>
        </w:rPr>
        <w:t xml:space="preserve">Aufgabe </w:t>
      </w:r>
      <w:r w:rsidR="00F77FA3" w:rsidRPr="007D33AE">
        <w:rPr>
          <w:rFonts w:asciiTheme="minorHAnsi" w:hAnsiTheme="minorHAnsi"/>
        </w:rPr>
        <w:t>6</w:t>
      </w:r>
      <w:r w:rsidR="0073342D" w:rsidRPr="007D33AE">
        <w:rPr>
          <w:rFonts w:asciiTheme="minorHAnsi" w:hAnsiTheme="minorHAnsi"/>
        </w:rPr>
        <w:t xml:space="preserve"> </w:t>
      </w:r>
      <w:r w:rsidR="00423A53" w:rsidRPr="007D33AE">
        <w:rPr>
          <w:rFonts w:asciiTheme="minorHAnsi" w:hAnsiTheme="minorHAnsi"/>
          <w:b w:val="0"/>
          <w:bCs/>
        </w:rPr>
        <w:t xml:space="preserve">– </w:t>
      </w:r>
      <w:r w:rsidR="00F27BE3" w:rsidRPr="007D33AE">
        <w:rPr>
          <w:rFonts w:asciiTheme="minorHAnsi" w:hAnsiTheme="minorHAnsi"/>
          <w:b w:val="0"/>
          <w:bCs/>
        </w:rPr>
        <w:t>3</w:t>
      </w:r>
      <w:r w:rsidR="00423A53" w:rsidRPr="007D33AE">
        <w:rPr>
          <w:rFonts w:asciiTheme="minorHAnsi" w:hAnsiTheme="minorHAnsi" w:cs="Arial"/>
          <w:b w:val="0"/>
          <w:bCs/>
        </w:rPr>
        <w:t> </w:t>
      </w:r>
      <w:r w:rsidR="00423A53" w:rsidRPr="007D33AE">
        <w:rPr>
          <w:rFonts w:asciiTheme="minorHAnsi" w:hAnsiTheme="minorHAnsi"/>
          <w:b w:val="0"/>
          <w:bCs/>
        </w:rPr>
        <w:t>Punkte</w:t>
      </w:r>
    </w:p>
    <w:p w14:paraId="2DE01A50" w14:textId="5FF48B03" w:rsidR="00ED78E0" w:rsidRPr="007D33AE" w:rsidRDefault="00F72B25" w:rsidP="00A55E98">
      <w:pPr>
        <w:pStyle w:val="Aufgaben"/>
      </w:pPr>
      <w:r w:rsidRPr="007D33AE">
        <w:t xml:space="preserve">Fügen Sie das Bild </w:t>
      </w:r>
      <w:r w:rsidR="005071F7" w:rsidRPr="007D33AE">
        <w:rPr>
          <w:b/>
          <w:bCs/>
        </w:rPr>
        <w:t>astronaut</w:t>
      </w:r>
      <w:r w:rsidRPr="007D33AE">
        <w:rPr>
          <w:b/>
          <w:bCs/>
        </w:rPr>
        <w:t>.jpg</w:t>
      </w:r>
      <w:r w:rsidRPr="007D33AE">
        <w:t xml:space="preserve"> in eine leere Worddatei ein.</w:t>
      </w:r>
    </w:p>
    <w:p w14:paraId="4385D778" w14:textId="04484948" w:rsidR="005071F7" w:rsidRPr="007D33AE" w:rsidRDefault="005071F7" w:rsidP="00A55E98">
      <w:pPr>
        <w:pStyle w:val="Aufgaben"/>
      </w:pPr>
      <w:r w:rsidRPr="007D33AE">
        <w:t>Schneiden Sie das Bild auf die Form</w:t>
      </w:r>
      <w:r w:rsidR="0067350C" w:rsidRPr="007D33AE">
        <w:t xml:space="preserve"> </w:t>
      </w:r>
      <w:r w:rsidR="0067350C" w:rsidRPr="007D33AE">
        <w:rPr>
          <w:b/>
          <w:bCs/>
        </w:rPr>
        <w:t>Träne</w:t>
      </w:r>
      <w:r w:rsidRPr="007D33AE">
        <w:t xml:space="preserve"> </w:t>
      </w:r>
      <w:r w:rsidRPr="007D33AE">
        <w:rPr>
          <w:noProof/>
          <w:position w:val="-12"/>
          <w:lang w:val="de-DE"/>
        </w:rPr>
        <w:drawing>
          <wp:inline distT="0" distB="0" distL="0" distR="0" wp14:anchorId="623EBFD4" wp14:editId="66634C34">
            <wp:extent cx="240493" cy="269208"/>
            <wp:effectExtent l="0" t="0" r="7620" b="0"/>
            <wp:docPr id="26" name="Grafik 4">
              <a:extLst xmlns:a="http://schemas.openxmlformats.org/drawingml/2006/main">
                <a:ext uri="{FF2B5EF4-FFF2-40B4-BE49-F238E27FC236}">
                  <a16:creationId xmlns:a16="http://schemas.microsoft.com/office/drawing/2014/main" id="{645B807C-9431-BAE0-60A1-B6F771383EA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4">
                      <a:extLst>
                        <a:ext uri="{FF2B5EF4-FFF2-40B4-BE49-F238E27FC236}">
                          <a16:creationId xmlns:a16="http://schemas.microsoft.com/office/drawing/2014/main" id="{645B807C-9431-BAE0-60A1-B6F771383EA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44655" cy="273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C8E" w:rsidRPr="007D33AE">
        <w:t xml:space="preserve"> (</w:t>
      </w:r>
      <w:r w:rsidR="0067350C" w:rsidRPr="007D33AE">
        <w:rPr>
          <w:i/>
        </w:rPr>
        <w:t>in</w:t>
      </w:r>
      <w:r w:rsidR="00A57445" w:rsidRPr="007D33AE">
        <w:rPr>
          <w:i/>
        </w:rPr>
        <w:t xml:space="preserve"> Standardformen</w:t>
      </w:r>
      <w:r w:rsidR="003C1C8E" w:rsidRPr="007D33AE">
        <w:t>)</w:t>
      </w:r>
      <w:r w:rsidRPr="007D33AE">
        <w:t xml:space="preserve"> zu.</w:t>
      </w:r>
    </w:p>
    <w:p w14:paraId="4CE3814C" w14:textId="1E58DE02" w:rsidR="008C1BC2" w:rsidRPr="007D33AE" w:rsidRDefault="00F72B25" w:rsidP="00A55E98">
      <w:pPr>
        <w:pStyle w:val="Aufgaben"/>
      </w:pPr>
      <w:r w:rsidRPr="007D33AE">
        <w:t xml:space="preserve">Weisen Sie </w:t>
      </w:r>
      <w:r w:rsidR="008C1BC2" w:rsidRPr="007D33AE">
        <w:t xml:space="preserve">dem Bild die folgenden </w:t>
      </w:r>
      <w:r w:rsidR="008C1BC2" w:rsidRPr="007D33AE">
        <w:rPr>
          <w:b/>
          <w:bCs/>
        </w:rPr>
        <w:t>Effekte</w:t>
      </w:r>
      <w:r w:rsidR="008C1BC2" w:rsidRPr="007D33AE">
        <w:t xml:space="preserve"> zu:</w:t>
      </w:r>
    </w:p>
    <w:p w14:paraId="3AC4E050" w14:textId="15722776" w:rsidR="00F72B25" w:rsidRPr="007D33AE" w:rsidRDefault="00F72B25" w:rsidP="00954B8A">
      <w:pPr>
        <w:pStyle w:val="Aufgaben"/>
        <w:numPr>
          <w:ilvl w:val="1"/>
          <w:numId w:val="18"/>
        </w:numPr>
        <w:ind w:left="709" w:hanging="289"/>
      </w:pPr>
      <w:r w:rsidRPr="007D33AE">
        <w:t xml:space="preserve">den künstlerischen Effekt </w:t>
      </w:r>
      <w:r w:rsidR="005071F7" w:rsidRPr="007D33AE">
        <w:rPr>
          <w:b/>
          <w:bCs/>
        </w:rPr>
        <w:t>Bleistift: Graustufen</w:t>
      </w:r>
      <w:r w:rsidRPr="007D33AE">
        <w:t xml:space="preserve"> zu.</w:t>
      </w:r>
    </w:p>
    <w:p w14:paraId="76DCB4C5" w14:textId="77777777" w:rsidR="008C1BC2" w:rsidRPr="007D33AE" w:rsidRDefault="00F72B25" w:rsidP="00954B8A">
      <w:pPr>
        <w:pStyle w:val="Aufgaben"/>
        <w:numPr>
          <w:ilvl w:val="1"/>
          <w:numId w:val="18"/>
        </w:numPr>
        <w:ind w:left="709" w:hanging="289"/>
      </w:pPr>
      <w:r w:rsidRPr="007D33AE">
        <w:t xml:space="preserve">Bildeffekt </w:t>
      </w:r>
      <w:r w:rsidRPr="007D33AE">
        <w:rPr>
          <w:b/>
          <w:bCs/>
        </w:rPr>
        <w:t>Weiche Kante</w:t>
      </w:r>
      <w:r w:rsidR="008C1BC2" w:rsidRPr="007D33AE">
        <w:rPr>
          <w:b/>
          <w:bCs/>
        </w:rPr>
        <w:t xml:space="preserve"> 25</w:t>
      </w:r>
      <w:r w:rsidR="008C1BC2" w:rsidRPr="007D33AE">
        <w:rPr>
          <w:rFonts w:cs="Arial"/>
          <w:b/>
          <w:bCs/>
        </w:rPr>
        <w:t> </w:t>
      </w:r>
      <w:r w:rsidR="008C1BC2" w:rsidRPr="007D33AE">
        <w:rPr>
          <w:b/>
          <w:bCs/>
        </w:rPr>
        <w:t>Pt.</w:t>
      </w:r>
      <w:r w:rsidRPr="007D33AE">
        <w:t xml:space="preserve"> und</w:t>
      </w:r>
    </w:p>
    <w:p w14:paraId="095E3A12" w14:textId="769CEE80" w:rsidR="00711229" w:rsidRPr="007D33AE" w:rsidRDefault="008C1BC2" w:rsidP="00A55E98">
      <w:pPr>
        <w:pStyle w:val="Aufgaben"/>
      </w:pPr>
      <w:r w:rsidRPr="007D33AE">
        <w:t xml:space="preserve">Skalieren Sie das Bild </w:t>
      </w:r>
      <w:r w:rsidR="0067350C" w:rsidRPr="007D33AE">
        <w:t xml:space="preserve">proportional </w:t>
      </w:r>
      <w:r w:rsidRPr="007D33AE">
        <w:t xml:space="preserve">auf eine </w:t>
      </w:r>
      <w:r w:rsidR="005071F7" w:rsidRPr="007D33AE">
        <w:rPr>
          <w:b/>
          <w:bCs/>
        </w:rPr>
        <w:t>Höhe</w:t>
      </w:r>
      <w:r w:rsidRPr="007D33AE">
        <w:rPr>
          <w:b/>
          <w:bCs/>
        </w:rPr>
        <w:t xml:space="preserve"> von </w:t>
      </w:r>
      <w:r w:rsidR="00BD6F63" w:rsidRPr="007D33AE">
        <w:rPr>
          <w:b/>
          <w:bCs/>
        </w:rPr>
        <w:t>1</w:t>
      </w:r>
      <w:r w:rsidR="00F91D82" w:rsidRPr="007D33AE">
        <w:rPr>
          <w:b/>
          <w:bCs/>
        </w:rPr>
        <w:t>2</w:t>
      </w:r>
      <w:r w:rsidRPr="007D33AE">
        <w:rPr>
          <w:rFonts w:cs="Arial"/>
          <w:b/>
          <w:bCs/>
        </w:rPr>
        <w:t> </w:t>
      </w:r>
      <w:r w:rsidRPr="007D33AE">
        <w:rPr>
          <w:b/>
          <w:bCs/>
        </w:rPr>
        <w:t>cm.</w:t>
      </w:r>
    </w:p>
    <w:p w14:paraId="0B58180B" w14:textId="00E05FFA" w:rsidR="00711229" w:rsidRPr="007D33AE" w:rsidRDefault="000E0C16" w:rsidP="00A55E98">
      <w:pPr>
        <w:pStyle w:val="Aufgaben"/>
      </w:pPr>
      <w:r w:rsidRPr="007D33AE">
        <w:t>Sp</w:t>
      </w:r>
      <w:r w:rsidR="001910BB" w:rsidRPr="007D33AE">
        <w:t>eichern Sie das Worddokument unter</w:t>
      </w:r>
      <w:r w:rsidRPr="007D33AE">
        <w:t xml:space="preserve"> dem Namen</w:t>
      </w:r>
      <w:r w:rsidR="008C1BC2" w:rsidRPr="007D33AE">
        <w:t xml:space="preserve"> </w:t>
      </w:r>
      <w:r w:rsidR="0038458F" w:rsidRPr="007D33AE">
        <w:rPr>
          <w:b/>
          <w:bCs/>
        </w:rPr>
        <w:t>W</w:t>
      </w:r>
      <w:r w:rsidR="005071F7" w:rsidRPr="007D33AE">
        <w:rPr>
          <w:b/>
          <w:bCs/>
        </w:rPr>
        <w:t>eltall</w:t>
      </w:r>
      <w:r w:rsidRPr="007D33AE">
        <w:rPr>
          <w:b/>
        </w:rPr>
        <w:t>.docx</w:t>
      </w:r>
      <w:r w:rsidRPr="007D33AE">
        <w:t xml:space="preserve"> ab</w:t>
      </w:r>
      <w:r w:rsidR="00711229" w:rsidRPr="007D33AE">
        <w:t>.</w:t>
      </w:r>
    </w:p>
    <w:p w14:paraId="14B5F5A8" w14:textId="77777777" w:rsidR="000E0955" w:rsidRPr="007D33AE" w:rsidRDefault="000E0955" w:rsidP="000E0955">
      <w:pPr>
        <w:pStyle w:val="berschrift2"/>
        <w:rPr>
          <w:rFonts w:asciiTheme="minorHAnsi" w:hAnsiTheme="minorHAnsi"/>
          <w:b w:val="0"/>
        </w:rPr>
      </w:pPr>
      <w:r w:rsidRPr="007D33AE">
        <w:rPr>
          <w:rFonts w:asciiTheme="minorHAnsi" w:hAnsiTheme="minorHAnsi"/>
          <w:noProof/>
        </w:rPr>
        <mc:AlternateContent>
          <mc:Choice Requires="wpg">
            <w:drawing>
              <wp:anchor distT="0" distB="0" distL="114300" distR="114300" simplePos="0" relativeHeight="251712000" behindDoc="0" locked="0" layoutInCell="1" allowOverlap="1" wp14:anchorId="18A53794" wp14:editId="1551E28A">
                <wp:simplePos x="0" y="0"/>
                <wp:positionH relativeFrom="margin">
                  <wp:posOffset>4848849</wp:posOffset>
                </wp:positionH>
                <wp:positionV relativeFrom="paragraph">
                  <wp:posOffset>148348</wp:posOffset>
                </wp:positionV>
                <wp:extent cx="1569374" cy="1301115"/>
                <wp:effectExtent l="0" t="0" r="0" b="0"/>
                <wp:wrapSquare wrapText="bothSides"/>
                <wp:docPr id="12" name="Gruppier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69374" cy="1301115"/>
                          <a:chOff x="298532" y="2"/>
                          <a:chExt cx="1570273" cy="1302103"/>
                        </a:xfrm>
                      </wpg:grpSpPr>
                      <pic:pic xmlns:pic="http://schemas.openxmlformats.org/drawingml/2006/picture">
                        <pic:nvPicPr>
                          <pic:cNvPr id="13" name="Grafik 23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298532" y="2"/>
                            <a:ext cx="1349858" cy="1012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" name="Textfeld 24"/>
                        <wps:cNvSpPr txBox="1"/>
                        <wps:spPr>
                          <a:xfrm>
                            <a:off x="567632" y="1104265"/>
                            <a:ext cx="1301173" cy="19784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10194CA" w14:textId="498073AD" w:rsidR="000E0955" w:rsidRPr="00A866AD" w:rsidRDefault="000E0955" w:rsidP="000E0955">
                              <w:pPr>
                                <w:pStyle w:val="Beschriftung"/>
                                <w:rPr>
                                  <w:rFonts w:cs="Arial"/>
                                  <w:b/>
                                  <w:bCs/>
                                  <w:noProof/>
                                  <w:color w:val="auto"/>
                                  <w:kern w:val="32"/>
                                </w:rPr>
                              </w:pPr>
                              <w:r>
                                <w:t xml:space="preserve">Abbildung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SEQ Abbildung \* ARABIC </w:instrText>
                              </w:r>
                              <w:r>
                                <w:fldChar w:fldCharType="separate"/>
                              </w:r>
                              <w:r w:rsidR="0012364C">
                                <w:rPr>
                                  <w:noProof/>
                                </w:rPr>
                                <w:t>10</w:t>
                              </w:r>
                              <w:r>
                                <w:fldChar w:fldCharType="end"/>
                              </w:r>
                              <w:r>
                                <w:t>: Kaffee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A53794" id="Gruppieren 12" o:spid="_x0000_s1055" style="position:absolute;margin-left:381.8pt;margin-top:11.7pt;width:123.55pt;height:102.45pt;z-index:251712000;mso-position-horizontal-relative:margin;mso-width-relative:margin;mso-height-relative:margin" coordorigin="2985" coordsize="15702,130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">
                <v:shape id="Grafik 23" o:spid="_x0000_s1056" type="#_x0000_t75" style="position:absolute;left:2985;width:13498;height:10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">
                  <v:imagedata r:id="rId35" o:title=""/>
                </v:shape>
                <v:shape id="Textfeld 24" o:spid="_x0000_s1057" type="#_x0000_t202" style="position:absolute;left:5676;top:11042;width:13012;height:19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" stroked="f">
                  <v:textbox inset="0,0,0,0">
                    <w:txbxContent>
                      <w:p w14:paraId="610194CA" w14:textId="498073AD" w:rsidR="000E0955" w:rsidRPr="00A866AD" w:rsidRDefault="000E0955" w:rsidP="000E0955">
                        <w:pPr>
                          <w:pStyle w:val="Beschriftung"/>
                          <w:rPr>
                            <w:rFonts w:cs="Arial"/>
                            <w:b/>
                            <w:bCs/>
                            <w:noProof/>
                            <w:color w:val="auto"/>
                            <w:kern w:val="32"/>
                          </w:rPr>
                        </w:pPr>
                        <w:r>
                          <w:t xml:space="preserve">Abbildung </w:t>
                        </w:r>
                        <w:r>
                          <w:fldChar w:fldCharType="begin"/>
                        </w:r>
                        <w:r>
                          <w:instrText xml:space="preserve"> SEQ Abbildung \* ARABIC </w:instrText>
                        </w:r>
                        <w:r>
                          <w:fldChar w:fldCharType="separate"/>
                        </w:r>
                        <w:r w:rsidR="0012364C">
                          <w:rPr>
                            <w:noProof/>
                          </w:rPr>
                          <w:t>10</w:t>
                        </w:r>
                        <w:r>
                          <w:fldChar w:fldCharType="end"/>
                        </w:r>
                        <w:r>
                          <w:t>: Kaffee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Pr="007D33AE">
        <w:rPr>
          <w:rFonts w:asciiTheme="minorHAnsi" w:hAnsiTheme="minorHAnsi"/>
        </w:rPr>
        <w:t xml:space="preserve">Aufgabe 7 </w:t>
      </w:r>
      <w:r w:rsidRPr="007D33AE">
        <w:rPr>
          <w:rFonts w:asciiTheme="minorHAnsi" w:hAnsiTheme="minorHAnsi"/>
          <w:b w:val="0"/>
        </w:rPr>
        <w:t>– 3</w:t>
      </w:r>
      <w:r w:rsidRPr="007D33AE">
        <w:rPr>
          <w:rFonts w:asciiTheme="minorHAnsi" w:hAnsiTheme="minorHAnsi" w:cs="Arial"/>
          <w:b w:val="0"/>
        </w:rPr>
        <w:t> </w:t>
      </w:r>
      <w:r w:rsidRPr="007D33AE">
        <w:rPr>
          <w:rFonts w:asciiTheme="minorHAnsi" w:hAnsiTheme="minorHAnsi"/>
          <w:b w:val="0"/>
        </w:rPr>
        <w:t>Punkte</w:t>
      </w:r>
    </w:p>
    <w:p w14:paraId="239DF391" w14:textId="77777777" w:rsidR="000E0955" w:rsidRPr="007D33AE" w:rsidRDefault="000E0955" w:rsidP="000E0955">
      <w:pPr>
        <w:pStyle w:val="Aufgaben"/>
        <w:rPr>
          <w:iCs/>
        </w:rPr>
      </w:pPr>
      <w:r w:rsidRPr="007D33AE">
        <w:t xml:space="preserve">Fügen Sie das Bild </w:t>
      </w:r>
      <w:r w:rsidRPr="007D33AE">
        <w:rPr>
          <w:b/>
        </w:rPr>
        <w:t xml:space="preserve">kaffee.jpg </w:t>
      </w:r>
      <w:r w:rsidRPr="007D33AE">
        <w:t>in eine leere Worddatei ein.</w:t>
      </w:r>
    </w:p>
    <w:p w14:paraId="7D95CABA" w14:textId="77777777" w:rsidR="000E0955" w:rsidRPr="007D33AE" w:rsidRDefault="000E0955" w:rsidP="000E0955">
      <w:pPr>
        <w:pStyle w:val="Aufgaben"/>
        <w:rPr>
          <w:iCs/>
        </w:rPr>
      </w:pPr>
      <w:r w:rsidRPr="007D33AE">
        <w:rPr>
          <w:b/>
          <w:bCs/>
        </w:rPr>
        <w:t>Stellen</w:t>
      </w:r>
      <w:r w:rsidRPr="007D33AE">
        <w:t xml:space="preserve"> Sie die Tasse samt Untertasse </w:t>
      </w:r>
      <w:r w:rsidRPr="007D33AE">
        <w:rPr>
          <w:b/>
          <w:bCs/>
        </w:rPr>
        <w:t>frei.</w:t>
      </w:r>
    </w:p>
    <w:p w14:paraId="768F4597" w14:textId="77777777" w:rsidR="000E0955" w:rsidRPr="007D33AE" w:rsidRDefault="000E0955" w:rsidP="000E0955">
      <w:pPr>
        <w:pStyle w:val="Aufgaben"/>
      </w:pPr>
      <w:r w:rsidRPr="007D33AE">
        <w:t xml:space="preserve">Verändern Sie das Bild, indem Sie die </w:t>
      </w:r>
      <w:r w:rsidRPr="007D33AE">
        <w:rPr>
          <w:b/>
          <w:bCs/>
        </w:rPr>
        <w:t>bestehenden Werte</w:t>
      </w:r>
      <w:r w:rsidRPr="007D33AE">
        <w:t xml:space="preserve"> der Farbtemperatur um 2</w:t>
      </w:r>
      <w:r w:rsidRPr="007D33AE">
        <w:rPr>
          <w:rFonts w:cs="Arial"/>
        </w:rPr>
        <w:t> </w:t>
      </w:r>
      <w:r w:rsidRPr="007D33AE">
        <w:t>000</w:t>
      </w:r>
      <w:r w:rsidRPr="007D33AE">
        <w:rPr>
          <w:rFonts w:cs="Aptos"/>
        </w:rPr>
        <w:t>°</w:t>
      </w:r>
      <w:r w:rsidRPr="007D33AE">
        <w:t xml:space="preserve"> Kelvin und der Farbs</w:t>
      </w:r>
      <w:r w:rsidRPr="007D33AE">
        <w:rPr>
          <w:rFonts w:cs="Aptos"/>
        </w:rPr>
        <w:t>ä</w:t>
      </w:r>
      <w:r w:rsidRPr="007D33AE">
        <w:t>ttigung um 80</w:t>
      </w:r>
      <w:r w:rsidRPr="007D33AE">
        <w:rPr>
          <w:rFonts w:cs="Arial"/>
        </w:rPr>
        <w:t> </w:t>
      </w:r>
      <w:r w:rsidRPr="007D33AE">
        <w:t xml:space="preserve">% </w:t>
      </w:r>
      <w:r w:rsidRPr="007D33AE">
        <w:rPr>
          <w:b/>
        </w:rPr>
        <w:t>erhöhen,</w:t>
      </w:r>
    </w:p>
    <w:p w14:paraId="716DB427" w14:textId="77777777" w:rsidR="000E0955" w:rsidRPr="007D33AE" w:rsidRDefault="000E0955" w:rsidP="000E0955">
      <w:pPr>
        <w:pStyle w:val="Aufgaben"/>
      </w:pPr>
      <w:r w:rsidRPr="007D33AE">
        <w:t xml:space="preserve">Speichern Sie die Worddatei unter dem Namen </w:t>
      </w:r>
      <w:r w:rsidRPr="007D33AE">
        <w:rPr>
          <w:b/>
          <w:bCs/>
        </w:rPr>
        <w:t>Tasse.docx</w:t>
      </w:r>
      <w:r w:rsidRPr="007D33AE">
        <w:t xml:space="preserve"> ab.</w:t>
      </w:r>
    </w:p>
    <w:p w14:paraId="72986121" w14:textId="1D2B0EBD" w:rsidR="000E0955" w:rsidRPr="007D33AE" w:rsidRDefault="00B51BE2" w:rsidP="000E0955">
      <w:pPr>
        <w:pStyle w:val="berschrift2"/>
        <w:rPr>
          <w:rFonts w:asciiTheme="minorHAnsi" w:hAnsiTheme="minorHAnsi"/>
          <w:b w:val="0"/>
        </w:rPr>
      </w:pPr>
      <w:r w:rsidRPr="007D33AE"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17E13A8F" wp14:editId="1263EC16">
                <wp:simplePos x="0" y="0"/>
                <wp:positionH relativeFrom="column">
                  <wp:posOffset>5161915</wp:posOffset>
                </wp:positionH>
                <wp:positionV relativeFrom="paragraph">
                  <wp:posOffset>1643380</wp:posOffset>
                </wp:positionV>
                <wp:extent cx="1275080" cy="635"/>
                <wp:effectExtent l="0" t="0" r="0" b="0"/>
                <wp:wrapSquare wrapText="bothSides"/>
                <wp:docPr id="635036588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50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E1B3117" w14:textId="5EC24A8B" w:rsidR="00B51BE2" w:rsidRPr="00F06923" w:rsidRDefault="00B51BE2" w:rsidP="00B51BE2">
                            <w:pPr>
                              <w:pStyle w:val="Beschriftung"/>
                              <w:rPr>
                                <w:b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t xml:space="preserve">Abbildung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Abbildung \* ARABIC </w:instrText>
                            </w:r>
                            <w:r>
                              <w:fldChar w:fldCharType="separate"/>
                            </w:r>
                            <w:r w:rsidR="0012364C">
                              <w:rPr>
                                <w:noProof/>
                              </w:rPr>
                              <w:t>11</w:t>
                            </w:r>
                            <w:r>
                              <w:fldChar w:fldCharType="end"/>
                            </w:r>
                            <w:r>
                              <w:t>: Lego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E13A8F" id="Textfeld 1" o:spid="_x0000_s1058" type="#_x0000_t202" style="position:absolute;margin-left:406.45pt;margin-top:129.4pt;width:100.4pt;height:.05pt;z-index:25171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" stroked="f">
                <v:textbox style="mso-fit-shape-to-text:t" inset="0,0,0,0">
                  <w:txbxContent>
                    <w:p w14:paraId="1E1B3117" w14:textId="5EC24A8B" w:rsidR="00B51BE2" w:rsidRPr="00F06923" w:rsidRDefault="00B51BE2" w:rsidP="00B51BE2">
                      <w:pPr>
                        <w:pStyle w:val="Beschriftung"/>
                        <w:rPr>
                          <w:b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t xml:space="preserve">Abbildung </w:t>
                      </w:r>
                      <w:r>
                        <w:fldChar w:fldCharType="begin"/>
                      </w:r>
                      <w:r>
                        <w:instrText xml:space="preserve"> SEQ Abbildung \* ARABIC </w:instrText>
                      </w:r>
                      <w:r>
                        <w:fldChar w:fldCharType="separate"/>
                      </w:r>
                      <w:r w:rsidR="0012364C">
                        <w:rPr>
                          <w:noProof/>
                        </w:rPr>
                        <w:t>11</w:t>
                      </w:r>
                      <w:r>
                        <w:fldChar w:fldCharType="end"/>
                      </w:r>
                      <w:r>
                        <w:t>: Lego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D33AE">
        <w:rPr>
          <w:rFonts w:asciiTheme="minorHAnsi" w:hAnsiTheme="minorHAnsi"/>
          <w:noProof/>
        </w:rPr>
        <w:drawing>
          <wp:anchor distT="0" distB="0" distL="114300" distR="114300" simplePos="0" relativeHeight="251713024" behindDoc="0" locked="0" layoutInCell="1" allowOverlap="1" wp14:anchorId="237C0578" wp14:editId="4848AA5E">
            <wp:simplePos x="0" y="0"/>
            <wp:positionH relativeFrom="column">
              <wp:posOffset>5162285</wp:posOffset>
            </wp:positionH>
            <wp:positionV relativeFrom="paragraph">
              <wp:posOffset>307484</wp:posOffset>
            </wp:positionV>
            <wp:extent cx="1275080" cy="1278890"/>
            <wp:effectExtent l="0" t="0" r="1270" b="0"/>
            <wp:wrapSquare wrapText="bothSides"/>
            <wp:docPr id="191639235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392356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080" cy="1278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E0955" w:rsidRPr="007D33AE">
        <w:rPr>
          <w:rFonts w:asciiTheme="minorHAnsi" w:hAnsiTheme="minorHAnsi"/>
        </w:rPr>
        <w:t xml:space="preserve">Aufgabe </w:t>
      </w:r>
      <w:r w:rsidR="008F19F6" w:rsidRPr="007D33AE">
        <w:rPr>
          <w:rFonts w:asciiTheme="minorHAnsi" w:hAnsiTheme="minorHAnsi"/>
        </w:rPr>
        <w:t>8</w:t>
      </w:r>
      <w:r w:rsidR="000E0955" w:rsidRPr="007D33AE">
        <w:rPr>
          <w:rFonts w:asciiTheme="minorHAnsi" w:hAnsiTheme="minorHAnsi"/>
        </w:rPr>
        <w:t xml:space="preserve"> </w:t>
      </w:r>
      <w:r w:rsidR="000E0955" w:rsidRPr="007D33AE">
        <w:rPr>
          <w:rFonts w:asciiTheme="minorHAnsi" w:hAnsiTheme="minorHAnsi"/>
          <w:b w:val="0"/>
        </w:rPr>
        <w:t xml:space="preserve">– </w:t>
      </w:r>
      <w:r w:rsidR="008F19F6" w:rsidRPr="007D33AE">
        <w:rPr>
          <w:rFonts w:asciiTheme="minorHAnsi" w:hAnsiTheme="minorHAnsi"/>
          <w:b w:val="0"/>
        </w:rPr>
        <w:t>3</w:t>
      </w:r>
      <w:r w:rsidR="000E0955" w:rsidRPr="007D33AE">
        <w:rPr>
          <w:rFonts w:asciiTheme="minorHAnsi" w:hAnsiTheme="minorHAnsi" w:cs="Arial"/>
          <w:b w:val="0"/>
        </w:rPr>
        <w:t> </w:t>
      </w:r>
      <w:r w:rsidR="000E0955" w:rsidRPr="007D33AE">
        <w:rPr>
          <w:rFonts w:asciiTheme="minorHAnsi" w:hAnsiTheme="minorHAnsi"/>
          <w:b w:val="0"/>
        </w:rPr>
        <w:t>Punkt</w:t>
      </w:r>
      <w:r w:rsidR="004D107F" w:rsidRPr="007D33AE">
        <w:rPr>
          <w:rFonts w:asciiTheme="minorHAnsi" w:hAnsiTheme="minorHAnsi"/>
          <w:b w:val="0"/>
        </w:rPr>
        <w:t>e</w:t>
      </w:r>
    </w:p>
    <w:p w14:paraId="5AD31DF5" w14:textId="6F24E9C3" w:rsidR="000E0955" w:rsidRPr="007D33AE" w:rsidRDefault="008F19F6" w:rsidP="000E0955">
      <w:pPr>
        <w:pStyle w:val="Aufgaben"/>
        <w:rPr>
          <w:iCs/>
        </w:rPr>
      </w:pPr>
      <w:r w:rsidRPr="007D33AE">
        <w:t>Öffnen Sie die Datei</w:t>
      </w:r>
      <w:r w:rsidR="000E0955" w:rsidRPr="007D33AE">
        <w:t xml:space="preserve"> </w:t>
      </w:r>
      <w:r w:rsidRPr="007D33AE">
        <w:rPr>
          <w:b/>
        </w:rPr>
        <w:t>lego.docx.</w:t>
      </w:r>
    </w:p>
    <w:p w14:paraId="70311A4A" w14:textId="0344A4A0" w:rsidR="000E0955" w:rsidRPr="007D33AE" w:rsidRDefault="008F19F6" w:rsidP="000E0955">
      <w:pPr>
        <w:pStyle w:val="Aufgaben"/>
        <w:rPr>
          <w:iCs/>
        </w:rPr>
      </w:pPr>
      <w:r w:rsidRPr="007D33AE">
        <w:rPr>
          <w:b/>
          <w:bCs/>
        </w:rPr>
        <w:t>Ordnen</w:t>
      </w:r>
      <w:r w:rsidRPr="007D33AE">
        <w:t xml:space="preserve"> Sie die </w:t>
      </w:r>
      <w:r w:rsidR="00DA7AB1" w:rsidRPr="007D33AE">
        <w:t>Bausteine</w:t>
      </w:r>
      <w:r w:rsidRPr="007D33AE">
        <w:t xml:space="preserve"> so an, dass sie der Abbildung entsprechen.</w:t>
      </w:r>
      <w:r w:rsidR="00B51BE2" w:rsidRPr="007D33AE">
        <w:rPr>
          <w:noProof/>
        </w:rPr>
        <w:t xml:space="preserve"> </w:t>
      </w:r>
    </w:p>
    <w:p w14:paraId="59EA01D5" w14:textId="4EB6C214" w:rsidR="008F19F6" w:rsidRPr="007D33AE" w:rsidRDefault="008F19F6" w:rsidP="000E0955">
      <w:pPr>
        <w:pStyle w:val="Aufgaben"/>
        <w:rPr>
          <w:iCs/>
        </w:rPr>
      </w:pPr>
      <w:r w:rsidRPr="007D33AE">
        <w:rPr>
          <w:b/>
          <w:bCs/>
        </w:rPr>
        <w:t>Gruppieren</w:t>
      </w:r>
      <w:r w:rsidRPr="007D33AE">
        <w:t xml:space="preserve"> Sie die </w:t>
      </w:r>
      <w:r w:rsidR="00DA7AB1" w:rsidRPr="007D33AE">
        <w:t>Bausteine</w:t>
      </w:r>
      <w:r w:rsidRPr="007D33AE">
        <w:t>.</w:t>
      </w:r>
    </w:p>
    <w:p w14:paraId="26CA845E" w14:textId="4FF6C0A0" w:rsidR="000E0955" w:rsidRPr="007D33AE" w:rsidRDefault="004D107F" w:rsidP="000E0955">
      <w:pPr>
        <w:pStyle w:val="Aufgaben"/>
      </w:pPr>
      <w:r w:rsidRPr="007D33AE">
        <w:t xml:space="preserve">Weisen Sie der Bildgruppe eine </w:t>
      </w:r>
      <w:r w:rsidRPr="007D33AE">
        <w:rPr>
          <w:b/>
          <w:bCs/>
        </w:rPr>
        <w:t>Spiegelung</w:t>
      </w:r>
      <w:r w:rsidRPr="007D33AE">
        <w:t xml:space="preserve"> </w:t>
      </w:r>
      <w:r w:rsidR="00B51BE2" w:rsidRPr="007D33AE">
        <w:t xml:space="preserve">wie abgebildet </w:t>
      </w:r>
      <w:r w:rsidRPr="007D33AE">
        <w:t>zu.</w:t>
      </w:r>
    </w:p>
    <w:p w14:paraId="4244CAD0" w14:textId="5100DE80" w:rsidR="000E0955" w:rsidRPr="007D33AE" w:rsidRDefault="000E0955" w:rsidP="000E0955">
      <w:pPr>
        <w:pStyle w:val="Aufgaben"/>
      </w:pPr>
      <w:r w:rsidRPr="007D33AE">
        <w:t xml:space="preserve">Speichern Sie die Worddatei unter dem Namen </w:t>
      </w:r>
      <w:r w:rsidR="004D107F" w:rsidRPr="007D33AE">
        <w:rPr>
          <w:b/>
          <w:bCs/>
        </w:rPr>
        <w:t>LegoBau</w:t>
      </w:r>
      <w:r w:rsidRPr="007D33AE">
        <w:rPr>
          <w:b/>
          <w:bCs/>
        </w:rPr>
        <w:t>.docx</w:t>
      </w:r>
      <w:r w:rsidRPr="007D33AE">
        <w:t xml:space="preserve"> ab.</w:t>
      </w:r>
    </w:p>
    <w:p w14:paraId="3BA47E79" w14:textId="4565A7E1" w:rsidR="001004E9" w:rsidRPr="007D33AE" w:rsidRDefault="001004E9" w:rsidP="0067350C">
      <w:pPr>
        <w:spacing w:before="720"/>
      </w:pPr>
      <w:r w:rsidRPr="007D33AE">
        <w:t xml:space="preserve">Kopieren Sie Ihren Ordner </w:t>
      </w:r>
      <w:proofErr w:type="spellStart"/>
      <w:r w:rsidRPr="007D33AE">
        <w:rPr>
          <w:b/>
          <w:bCs/>
        </w:rPr>
        <w:t>Nachname_Vorname</w:t>
      </w:r>
      <w:proofErr w:type="spellEnd"/>
      <w:r w:rsidRPr="007D33AE">
        <w:t xml:space="preserve"> samt Inhalt von Ihrem Desktop</w:t>
      </w:r>
      <w:r w:rsidR="00484D9C" w:rsidRPr="007D33AE">
        <w:br/>
      </w:r>
      <w:r w:rsidR="002D7AD7" w:rsidRPr="007D33AE">
        <w:t>in den</w:t>
      </w:r>
      <w:r w:rsidRPr="007D33AE">
        <w:t xml:space="preserve"> </w:t>
      </w:r>
      <w:r w:rsidR="002D7AD7" w:rsidRPr="007D33AE">
        <w:t>Prüfungsordner ..</w:t>
      </w:r>
      <w:r w:rsidR="002D7AD7" w:rsidRPr="007D33AE">
        <w:rPr>
          <w:b/>
        </w:rPr>
        <w:t xml:space="preserve">\an\Bildbearbeitung-Probeprüfung </w:t>
      </w:r>
      <w:r w:rsidR="002D7AD7" w:rsidRPr="007D33AE">
        <w:t>Ihres Lehrers.</w:t>
      </w:r>
    </w:p>
    <w:sectPr w:rsidR="001004E9" w:rsidRPr="007D33AE" w:rsidSect="00311730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E15DC4" w14:textId="77777777" w:rsidR="007B1E16" w:rsidRDefault="007B1E16">
      <w:r>
        <w:separator/>
      </w:r>
    </w:p>
  </w:endnote>
  <w:endnote w:type="continuationSeparator" w:id="0">
    <w:p w14:paraId="60EE9537" w14:textId="77777777" w:rsidR="007B1E16" w:rsidRDefault="007B1E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tation LT Std Roman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54C614" w14:textId="3698F98C" w:rsidR="006E66D9" w:rsidRPr="001A4FF0" w:rsidRDefault="00A53AF5" w:rsidP="000C24A5">
    <w:pPr>
      <w:pBdr>
        <w:top w:val="single" w:sz="4" w:space="1" w:color="auto"/>
      </w:pBdr>
      <w:tabs>
        <w:tab w:val="center" w:pos="5103"/>
        <w:tab w:val="left" w:pos="5852"/>
      </w:tabs>
      <w:rPr>
        <w:rFonts w:ascii="Verdana" w:hAnsi="Verdana"/>
        <w:sz w:val="18"/>
        <w:szCs w:val="18"/>
      </w:rPr>
    </w:pPr>
    <w:proofErr w:type="spellStart"/>
    <w:r>
      <w:rPr>
        <w:rFonts w:ascii="Verdana" w:hAnsi="Verdana"/>
        <w:sz w:val="18"/>
        <w:szCs w:val="18"/>
        <w:lang w:val="de-AT"/>
      </w:rPr>
      <w:t>bzbs</w:t>
    </w:r>
    <w:proofErr w:type="spellEnd"/>
    <w:r w:rsidR="006E66D9" w:rsidRPr="001A4FF0">
      <w:rPr>
        <w:rFonts w:ascii="Verdana" w:hAnsi="Verdana"/>
        <w:sz w:val="18"/>
        <w:szCs w:val="18"/>
        <w:lang w:val="de-AT"/>
      </w:rPr>
      <w:tab/>
    </w:r>
    <w:r w:rsidR="006E66D9" w:rsidRPr="001A4FF0">
      <w:rPr>
        <w:rFonts w:ascii="Verdana" w:hAnsi="Verdana"/>
        <w:sz w:val="18"/>
        <w:szCs w:val="18"/>
      </w:rPr>
      <w:fldChar w:fldCharType="begin"/>
    </w:r>
    <w:r w:rsidR="006E66D9" w:rsidRPr="001A4FF0">
      <w:rPr>
        <w:rFonts w:ascii="Verdana" w:hAnsi="Verdana"/>
        <w:sz w:val="18"/>
        <w:szCs w:val="18"/>
      </w:rPr>
      <w:instrText xml:space="preserve"> PAGE </w:instrText>
    </w:r>
    <w:r w:rsidR="006E66D9" w:rsidRPr="001A4FF0">
      <w:rPr>
        <w:rFonts w:ascii="Verdana" w:hAnsi="Verdana"/>
        <w:sz w:val="18"/>
        <w:szCs w:val="18"/>
      </w:rPr>
      <w:fldChar w:fldCharType="separate"/>
    </w:r>
    <w:r w:rsidR="002B503C">
      <w:rPr>
        <w:rFonts w:ascii="Verdana" w:hAnsi="Verdana"/>
        <w:noProof/>
        <w:sz w:val="18"/>
        <w:szCs w:val="18"/>
      </w:rPr>
      <w:t>1</w:t>
    </w:r>
    <w:r w:rsidR="006E66D9" w:rsidRPr="001A4FF0">
      <w:rPr>
        <w:rFonts w:ascii="Verdana" w:hAnsi="Verdana"/>
        <w:sz w:val="18"/>
        <w:szCs w:val="18"/>
      </w:rPr>
      <w:fldChar w:fldCharType="end"/>
    </w:r>
    <w:r w:rsidR="006E66D9" w:rsidRPr="001A4FF0">
      <w:rPr>
        <w:rFonts w:ascii="Verdana" w:hAnsi="Verdana"/>
        <w:sz w:val="18"/>
        <w:szCs w:val="18"/>
      </w:rPr>
      <w:t>/</w:t>
    </w:r>
    <w:r w:rsidR="006E66D9" w:rsidRPr="001A4FF0">
      <w:rPr>
        <w:rFonts w:ascii="Verdana" w:hAnsi="Verdana"/>
        <w:sz w:val="18"/>
        <w:szCs w:val="18"/>
      </w:rPr>
      <w:fldChar w:fldCharType="begin"/>
    </w:r>
    <w:r w:rsidR="006E66D9" w:rsidRPr="001A4FF0">
      <w:rPr>
        <w:rFonts w:ascii="Verdana" w:hAnsi="Verdana"/>
        <w:sz w:val="18"/>
        <w:szCs w:val="18"/>
      </w:rPr>
      <w:instrText xml:space="preserve"> NUMPAGES  </w:instrText>
    </w:r>
    <w:r w:rsidR="006E66D9" w:rsidRPr="001A4FF0">
      <w:rPr>
        <w:rFonts w:ascii="Verdana" w:hAnsi="Verdana"/>
        <w:sz w:val="18"/>
        <w:szCs w:val="18"/>
      </w:rPr>
      <w:fldChar w:fldCharType="separate"/>
    </w:r>
    <w:r w:rsidR="002B503C">
      <w:rPr>
        <w:rFonts w:ascii="Verdana" w:hAnsi="Verdana"/>
        <w:noProof/>
        <w:sz w:val="18"/>
        <w:szCs w:val="18"/>
      </w:rPr>
      <w:t>2</w:t>
    </w:r>
    <w:r w:rsidR="006E66D9" w:rsidRPr="001A4FF0">
      <w:rPr>
        <w:rFonts w:ascii="Verdana" w:hAnsi="Verdana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4462FA" w14:textId="77777777" w:rsidR="007B1E16" w:rsidRDefault="007B1E16">
      <w:r>
        <w:separator/>
      </w:r>
    </w:p>
  </w:footnote>
  <w:footnote w:type="continuationSeparator" w:id="0">
    <w:p w14:paraId="119D23F7" w14:textId="77777777" w:rsidR="007B1E16" w:rsidRDefault="007B1E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5F01A" w14:textId="7502EC86" w:rsidR="004C07E1" w:rsidRPr="00EE7FAF" w:rsidRDefault="004C07E1" w:rsidP="004C07E1">
    <w:pPr>
      <w:pStyle w:val="Kopfzeile"/>
      <w:pBdr>
        <w:bottom w:val="single" w:sz="4" w:space="1" w:color="auto"/>
      </w:pBdr>
      <w:tabs>
        <w:tab w:val="clear" w:pos="4536"/>
        <w:tab w:val="clear" w:pos="9072"/>
        <w:tab w:val="right" w:pos="10204"/>
      </w:tabs>
      <w:spacing w:after="240"/>
      <w:rPr>
        <w:rFonts w:asciiTheme="majorHAnsi" w:hAnsiTheme="majorHAnsi" w:cs="Arial"/>
        <w:b/>
        <w:bCs/>
        <w:sz w:val="32"/>
        <w:szCs w:val="32"/>
      </w:rPr>
    </w:pPr>
    <w:r>
      <w:rPr>
        <w:rFonts w:cs="Arial"/>
        <w:b/>
        <w:bCs/>
        <w:sz w:val="32"/>
        <w:szCs w:val="32"/>
      </w:rPr>
      <w:t>Probep</w:t>
    </w:r>
    <w:r w:rsidRPr="00EE7FAF">
      <w:rPr>
        <w:rFonts w:cs="Arial"/>
        <w:b/>
        <w:bCs/>
        <w:sz w:val="32"/>
        <w:szCs w:val="32"/>
      </w:rPr>
      <w:t>rüfung</w:t>
    </w:r>
    <w:r w:rsidRPr="00EE7FAF">
      <w:rPr>
        <w:rFonts w:asciiTheme="majorHAnsi" w:hAnsiTheme="majorHAnsi" w:cs="Arial"/>
        <w:b/>
        <w:bCs/>
        <w:sz w:val="32"/>
        <w:szCs w:val="32"/>
      </w:rPr>
      <w:t xml:space="preserve"> Bildbearbeitung</w:t>
    </w:r>
    <w:r w:rsidR="00983EC0">
      <w:rPr>
        <w:rFonts w:asciiTheme="majorHAnsi" w:hAnsiTheme="majorHAnsi" w:cs="Arial"/>
        <w:b/>
        <w:bCs/>
        <w:sz w:val="32"/>
        <w:szCs w:val="32"/>
      </w:rPr>
      <w:t xml:space="preserve"> 202</w:t>
    </w:r>
    <w:r w:rsidR="009A3708">
      <w:rPr>
        <w:rFonts w:asciiTheme="majorHAnsi" w:hAnsiTheme="majorHAnsi" w:cs="Arial"/>
        <w:b/>
        <w:bCs/>
        <w:sz w:val="32"/>
        <w:szCs w:val="32"/>
      </w:rPr>
      <w:t>6</w:t>
    </w:r>
    <w:r w:rsidR="000C24A5">
      <w:rPr>
        <w:rFonts w:asciiTheme="majorHAnsi" w:hAnsiTheme="majorHAnsi" w:cs="Arial"/>
        <w:b/>
        <w:bCs/>
        <w:sz w:val="32"/>
        <w:szCs w:val="32"/>
      </w:rPr>
      <w:tab/>
      <w:t>HKB</w:t>
    </w:r>
    <w:r w:rsidR="009A3708">
      <w:rPr>
        <w:rFonts w:asciiTheme="majorHAnsi" w:hAnsiTheme="majorHAnsi" w:cs="Arial"/>
        <w:b/>
        <w:bCs/>
        <w:sz w:val="32"/>
        <w:szCs w:val="32"/>
      </w:rPr>
      <w:t>.</w:t>
    </w:r>
    <w:r w:rsidR="000C24A5">
      <w:rPr>
        <w:rFonts w:asciiTheme="majorHAnsi" w:hAnsiTheme="majorHAnsi" w:cs="Arial"/>
        <w:b/>
        <w:bCs/>
        <w:sz w:val="32"/>
        <w:szCs w:val="32"/>
      </w:rPr>
      <w:t>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B2E9D9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9D6D6A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F72EBF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77CB89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3A4B08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945CF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B2CED5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B5CFA4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DCE8B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BB0A2D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247A70"/>
    <w:multiLevelType w:val="hybridMultilevel"/>
    <w:tmpl w:val="FCCA8064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13B5D55"/>
    <w:multiLevelType w:val="hybridMultilevel"/>
    <w:tmpl w:val="A2BEC868"/>
    <w:lvl w:ilvl="0" w:tplc="0807000F">
      <w:start w:val="1"/>
      <w:numFmt w:val="decimal"/>
      <w:lvlText w:val="%1.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4106971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16457A98"/>
    <w:multiLevelType w:val="hybridMultilevel"/>
    <w:tmpl w:val="57AE0754"/>
    <w:lvl w:ilvl="0" w:tplc="A89E51B0">
      <w:start w:val="1"/>
      <w:numFmt w:val="decimal"/>
      <w:pStyle w:val="Aufgaben"/>
      <w:lvlText w:val="%1."/>
      <w:lvlJc w:val="left"/>
      <w:pPr>
        <w:ind w:left="360" w:hanging="360"/>
      </w:pPr>
    </w:lvl>
    <w:lvl w:ilvl="1" w:tplc="08070019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1D771C13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 w15:restartNumberingAfterBreak="0">
    <w:nsid w:val="2C044B8E"/>
    <w:multiLevelType w:val="hybridMultilevel"/>
    <w:tmpl w:val="7A684C4C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967D5F"/>
    <w:multiLevelType w:val="hybridMultilevel"/>
    <w:tmpl w:val="7A684C4C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524CA2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" w15:restartNumberingAfterBreak="0">
    <w:nsid w:val="49714A69"/>
    <w:multiLevelType w:val="hybridMultilevel"/>
    <w:tmpl w:val="3894D9E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27D431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0" w15:restartNumberingAfterBreak="0">
    <w:nsid w:val="546C06D7"/>
    <w:multiLevelType w:val="hybridMultilevel"/>
    <w:tmpl w:val="0CDCB37A"/>
    <w:lvl w:ilvl="0" w:tplc="04070015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7B3331B"/>
    <w:multiLevelType w:val="hybridMultilevel"/>
    <w:tmpl w:val="C602E2FC"/>
    <w:lvl w:ilvl="0" w:tplc="0407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DC5270A"/>
    <w:multiLevelType w:val="hybridMultilevel"/>
    <w:tmpl w:val="7A684C4C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7783819"/>
    <w:multiLevelType w:val="hybridMultilevel"/>
    <w:tmpl w:val="7BFCD79E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4" w15:restartNumberingAfterBreak="0">
    <w:nsid w:val="74745D7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5" w15:restartNumberingAfterBreak="0">
    <w:nsid w:val="78DC6089"/>
    <w:multiLevelType w:val="hybridMultilevel"/>
    <w:tmpl w:val="7A684C4C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61447A"/>
    <w:multiLevelType w:val="hybridMultilevel"/>
    <w:tmpl w:val="9FC61156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7C5B7ACF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483546744">
    <w:abstractNumId w:val="20"/>
  </w:num>
  <w:num w:numId="2" w16cid:durableId="1229608076">
    <w:abstractNumId w:val="10"/>
  </w:num>
  <w:num w:numId="3" w16cid:durableId="1880434505">
    <w:abstractNumId w:val="18"/>
  </w:num>
  <w:num w:numId="4" w16cid:durableId="689528767">
    <w:abstractNumId w:val="26"/>
  </w:num>
  <w:num w:numId="5" w16cid:durableId="1389264762">
    <w:abstractNumId w:val="23"/>
  </w:num>
  <w:num w:numId="6" w16cid:durableId="1364091345">
    <w:abstractNumId w:val="21"/>
  </w:num>
  <w:num w:numId="7" w16cid:durableId="1378626881">
    <w:abstractNumId w:val="19"/>
  </w:num>
  <w:num w:numId="8" w16cid:durableId="628515478">
    <w:abstractNumId w:val="15"/>
  </w:num>
  <w:num w:numId="9" w16cid:durableId="685593311">
    <w:abstractNumId w:val="12"/>
  </w:num>
  <w:num w:numId="10" w16cid:durableId="1722750187">
    <w:abstractNumId w:val="24"/>
  </w:num>
  <w:num w:numId="11" w16cid:durableId="531580294">
    <w:abstractNumId w:val="22"/>
  </w:num>
  <w:num w:numId="12" w16cid:durableId="1912038812">
    <w:abstractNumId w:val="25"/>
  </w:num>
  <w:num w:numId="13" w16cid:durableId="1786120548">
    <w:abstractNumId w:val="16"/>
  </w:num>
  <w:num w:numId="14" w16cid:durableId="41173818">
    <w:abstractNumId w:val="14"/>
  </w:num>
  <w:num w:numId="15" w16cid:durableId="722018697">
    <w:abstractNumId w:val="27"/>
  </w:num>
  <w:num w:numId="16" w16cid:durableId="405305636">
    <w:abstractNumId w:val="17"/>
  </w:num>
  <w:num w:numId="17" w16cid:durableId="1281257718">
    <w:abstractNumId w:val="11"/>
  </w:num>
  <w:num w:numId="18" w16cid:durableId="530656687">
    <w:abstractNumId w:val="13"/>
  </w:num>
  <w:num w:numId="19" w16cid:durableId="1559783468">
    <w:abstractNumId w:val="13"/>
    <w:lvlOverride w:ilvl="0">
      <w:startOverride w:val="1"/>
    </w:lvlOverride>
  </w:num>
  <w:num w:numId="20" w16cid:durableId="819006607">
    <w:abstractNumId w:val="9"/>
  </w:num>
  <w:num w:numId="21" w16cid:durableId="1412504508">
    <w:abstractNumId w:val="7"/>
  </w:num>
  <w:num w:numId="22" w16cid:durableId="220215026">
    <w:abstractNumId w:val="6"/>
  </w:num>
  <w:num w:numId="23" w16cid:durableId="1515151392">
    <w:abstractNumId w:val="5"/>
  </w:num>
  <w:num w:numId="24" w16cid:durableId="1336149728">
    <w:abstractNumId w:val="4"/>
  </w:num>
  <w:num w:numId="25" w16cid:durableId="1903712605">
    <w:abstractNumId w:val="8"/>
  </w:num>
  <w:num w:numId="26" w16cid:durableId="269515060">
    <w:abstractNumId w:val="3"/>
  </w:num>
  <w:num w:numId="27" w16cid:durableId="314071699">
    <w:abstractNumId w:val="2"/>
  </w:num>
  <w:num w:numId="28" w16cid:durableId="970599850">
    <w:abstractNumId w:val="1"/>
  </w:num>
  <w:num w:numId="29" w16cid:durableId="239827495">
    <w:abstractNumId w:val="0"/>
  </w:num>
  <w:num w:numId="30" w16cid:durableId="1082992393">
    <w:abstractNumId w:val="13"/>
  </w:num>
  <w:num w:numId="31" w16cid:durableId="997072926">
    <w:abstractNumId w:val="13"/>
  </w:num>
  <w:num w:numId="32" w16cid:durableId="517161814">
    <w:abstractNumId w:val="13"/>
  </w:num>
  <w:num w:numId="33" w16cid:durableId="1303000993">
    <w:abstractNumId w:val="13"/>
  </w:num>
  <w:num w:numId="34" w16cid:durableId="1137718462">
    <w:abstractNumId w:val="13"/>
  </w:num>
  <w:num w:numId="35" w16cid:durableId="1188834741">
    <w:abstractNumId w:val="13"/>
  </w:num>
  <w:num w:numId="36" w16cid:durableId="146629698">
    <w:abstractNumId w:val="13"/>
  </w:num>
  <w:num w:numId="37" w16cid:durableId="389306211">
    <w:abstractNumId w:val="13"/>
  </w:num>
  <w:num w:numId="38" w16cid:durableId="2033416553">
    <w:abstractNumId w:val="13"/>
  </w:num>
  <w:num w:numId="39" w16cid:durableId="11648484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50"/>
  <w:proofState w:spelling="clean"/>
  <w:attachedTemplate r:id="rId1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C90"/>
    <w:rsid w:val="000154F3"/>
    <w:rsid w:val="0001601E"/>
    <w:rsid w:val="00023F1D"/>
    <w:rsid w:val="00037AEF"/>
    <w:rsid w:val="00044F56"/>
    <w:rsid w:val="00057E4D"/>
    <w:rsid w:val="00062A2A"/>
    <w:rsid w:val="000810AD"/>
    <w:rsid w:val="000873A3"/>
    <w:rsid w:val="000A0081"/>
    <w:rsid w:val="000C0451"/>
    <w:rsid w:val="000C24A5"/>
    <w:rsid w:val="000E0955"/>
    <w:rsid w:val="000E0C16"/>
    <w:rsid w:val="000E66CC"/>
    <w:rsid w:val="000E7886"/>
    <w:rsid w:val="000F40DB"/>
    <w:rsid w:val="000F507E"/>
    <w:rsid w:val="000F76D5"/>
    <w:rsid w:val="001004E9"/>
    <w:rsid w:val="0010145A"/>
    <w:rsid w:val="00104FB3"/>
    <w:rsid w:val="00105EDD"/>
    <w:rsid w:val="001211ED"/>
    <w:rsid w:val="0012364C"/>
    <w:rsid w:val="00125409"/>
    <w:rsid w:val="001309E4"/>
    <w:rsid w:val="001528DC"/>
    <w:rsid w:val="00163EC9"/>
    <w:rsid w:val="00164B9D"/>
    <w:rsid w:val="00172CA6"/>
    <w:rsid w:val="00175F03"/>
    <w:rsid w:val="00182468"/>
    <w:rsid w:val="001836CA"/>
    <w:rsid w:val="00185E45"/>
    <w:rsid w:val="001910BB"/>
    <w:rsid w:val="00194B1D"/>
    <w:rsid w:val="001A4FF0"/>
    <w:rsid w:val="001B1A07"/>
    <w:rsid w:val="001B57B9"/>
    <w:rsid w:val="001B5AF8"/>
    <w:rsid w:val="001B741A"/>
    <w:rsid w:val="001C584D"/>
    <w:rsid w:val="001D45B5"/>
    <w:rsid w:val="001E4CC1"/>
    <w:rsid w:val="001E55D7"/>
    <w:rsid w:val="001E5D22"/>
    <w:rsid w:val="001F5B0E"/>
    <w:rsid w:val="001F69D7"/>
    <w:rsid w:val="0020789A"/>
    <w:rsid w:val="00216330"/>
    <w:rsid w:val="00232652"/>
    <w:rsid w:val="002421BF"/>
    <w:rsid w:val="00245879"/>
    <w:rsid w:val="00247892"/>
    <w:rsid w:val="00252A8A"/>
    <w:rsid w:val="00255168"/>
    <w:rsid w:val="00255934"/>
    <w:rsid w:val="00257449"/>
    <w:rsid w:val="00260103"/>
    <w:rsid w:val="00273E57"/>
    <w:rsid w:val="002913F6"/>
    <w:rsid w:val="002B1437"/>
    <w:rsid w:val="002B2800"/>
    <w:rsid w:val="002B503C"/>
    <w:rsid w:val="002B73A1"/>
    <w:rsid w:val="002C08D9"/>
    <w:rsid w:val="002C091B"/>
    <w:rsid w:val="002D6120"/>
    <w:rsid w:val="002D7AD7"/>
    <w:rsid w:val="002D7AF3"/>
    <w:rsid w:val="002E133A"/>
    <w:rsid w:val="002E23EE"/>
    <w:rsid w:val="002E7DE0"/>
    <w:rsid w:val="002F4335"/>
    <w:rsid w:val="002F669C"/>
    <w:rsid w:val="002F6F36"/>
    <w:rsid w:val="00301428"/>
    <w:rsid w:val="00303CDC"/>
    <w:rsid w:val="00303D42"/>
    <w:rsid w:val="003113B8"/>
    <w:rsid w:val="00311730"/>
    <w:rsid w:val="00312333"/>
    <w:rsid w:val="00312A2C"/>
    <w:rsid w:val="00312F62"/>
    <w:rsid w:val="0032542C"/>
    <w:rsid w:val="00325B64"/>
    <w:rsid w:val="00351FC1"/>
    <w:rsid w:val="0038458F"/>
    <w:rsid w:val="003862E4"/>
    <w:rsid w:val="00393254"/>
    <w:rsid w:val="003C1C8E"/>
    <w:rsid w:val="003C2F7E"/>
    <w:rsid w:val="003C338B"/>
    <w:rsid w:val="003C3531"/>
    <w:rsid w:val="003C4DC1"/>
    <w:rsid w:val="003D6807"/>
    <w:rsid w:val="003D7E0E"/>
    <w:rsid w:val="003E430E"/>
    <w:rsid w:val="003E4E6E"/>
    <w:rsid w:val="003F0E1F"/>
    <w:rsid w:val="003F25D1"/>
    <w:rsid w:val="003F74CB"/>
    <w:rsid w:val="004018B9"/>
    <w:rsid w:val="004056D8"/>
    <w:rsid w:val="00423A53"/>
    <w:rsid w:val="004419B7"/>
    <w:rsid w:val="00444B56"/>
    <w:rsid w:val="00445276"/>
    <w:rsid w:val="00451459"/>
    <w:rsid w:val="00464705"/>
    <w:rsid w:val="0047012D"/>
    <w:rsid w:val="0047140B"/>
    <w:rsid w:val="004809F3"/>
    <w:rsid w:val="00482072"/>
    <w:rsid w:val="0048358C"/>
    <w:rsid w:val="0048383E"/>
    <w:rsid w:val="00484D9C"/>
    <w:rsid w:val="0049539D"/>
    <w:rsid w:val="004A45B0"/>
    <w:rsid w:val="004C07E1"/>
    <w:rsid w:val="004D107F"/>
    <w:rsid w:val="004E7827"/>
    <w:rsid w:val="004F406F"/>
    <w:rsid w:val="004F653B"/>
    <w:rsid w:val="00500819"/>
    <w:rsid w:val="00504550"/>
    <w:rsid w:val="00505557"/>
    <w:rsid w:val="005071F7"/>
    <w:rsid w:val="00522A28"/>
    <w:rsid w:val="00530C5C"/>
    <w:rsid w:val="005519F1"/>
    <w:rsid w:val="005564C4"/>
    <w:rsid w:val="0057414A"/>
    <w:rsid w:val="00574C51"/>
    <w:rsid w:val="00582136"/>
    <w:rsid w:val="00590876"/>
    <w:rsid w:val="005974FE"/>
    <w:rsid w:val="005A0C90"/>
    <w:rsid w:val="005A0D48"/>
    <w:rsid w:val="005A71AC"/>
    <w:rsid w:val="005B14B3"/>
    <w:rsid w:val="005B3B54"/>
    <w:rsid w:val="005C75F0"/>
    <w:rsid w:val="005F25DD"/>
    <w:rsid w:val="005F4F12"/>
    <w:rsid w:val="00603862"/>
    <w:rsid w:val="00614ED4"/>
    <w:rsid w:val="00625D49"/>
    <w:rsid w:val="00630728"/>
    <w:rsid w:val="00630A7C"/>
    <w:rsid w:val="00636A81"/>
    <w:rsid w:val="00651C2C"/>
    <w:rsid w:val="006606DB"/>
    <w:rsid w:val="00665A2B"/>
    <w:rsid w:val="006700B5"/>
    <w:rsid w:val="0067350C"/>
    <w:rsid w:val="00674183"/>
    <w:rsid w:val="00682396"/>
    <w:rsid w:val="0069251A"/>
    <w:rsid w:val="00695E78"/>
    <w:rsid w:val="006A7418"/>
    <w:rsid w:val="006B4DAE"/>
    <w:rsid w:val="006C59DF"/>
    <w:rsid w:val="006D05E3"/>
    <w:rsid w:val="006D2C11"/>
    <w:rsid w:val="006D65D1"/>
    <w:rsid w:val="006E66D9"/>
    <w:rsid w:val="006F04DB"/>
    <w:rsid w:val="006F0754"/>
    <w:rsid w:val="006F3EB1"/>
    <w:rsid w:val="00711229"/>
    <w:rsid w:val="00717C62"/>
    <w:rsid w:val="00721021"/>
    <w:rsid w:val="0073331C"/>
    <w:rsid w:val="0073342D"/>
    <w:rsid w:val="007471DE"/>
    <w:rsid w:val="00750000"/>
    <w:rsid w:val="00755933"/>
    <w:rsid w:val="00756901"/>
    <w:rsid w:val="007609F7"/>
    <w:rsid w:val="0077426C"/>
    <w:rsid w:val="00790236"/>
    <w:rsid w:val="007904C6"/>
    <w:rsid w:val="00791005"/>
    <w:rsid w:val="007915BA"/>
    <w:rsid w:val="00793B00"/>
    <w:rsid w:val="00797905"/>
    <w:rsid w:val="007A4D9B"/>
    <w:rsid w:val="007B1E16"/>
    <w:rsid w:val="007B5834"/>
    <w:rsid w:val="007C1661"/>
    <w:rsid w:val="007C2F92"/>
    <w:rsid w:val="007D33AE"/>
    <w:rsid w:val="007D342C"/>
    <w:rsid w:val="007D4AEF"/>
    <w:rsid w:val="007E1037"/>
    <w:rsid w:val="007F0D73"/>
    <w:rsid w:val="00807AB9"/>
    <w:rsid w:val="00817043"/>
    <w:rsid w:val="00824F26"/>
    <w:rsid w:val="0083155C"/>
    <w:rsid w:val="00833E22"/>
    <w:rsid w:val="0084081B"/>
    <w:rsid w:val="0084376A"/>
    <w:rsid w:val="0085217C"/>
    <w:rsid w:val="00874586"/>
    <w:rsid w:val="008762B4"/>
    <w:rsid w:val="00876A17"/>
    <w:rsid w:val="00886444"/>
    <w:rsid w:val="00897545"/>
    <w:rsid w:val="008A703F"/>
    <w:rsid w:val="008C1BC2"/>
    <w:rsid w:val="008C235F"/>
    <w:rsid w:val="008C5EB0"/>
    <w:rsid w:val="008E5502"/>
    <w:rsid w:val="008E6E2C"/>
    <w:rsid w:val="008F0D8D"/>
    <w:rsid w:val="008F19F6"/>
    <w:rsid w:val="008F1DA2"/>
    <w:rsid w:val="008F4B27"/>
    <w:rsid w:val="00904738"/>
    <w:rsid w:val="009060DA"/>
    <w:rsid w:val="009243A8"/>
    <w:rsid w:val="00937D88"/>
    <w:rsid w:val="0094316F"/>
    <w:rsid w:val="00954B8A"/>
    <w:rsid w:val="00961722"/>
    <w:rsid w:val="009623CE"/>
    <w:rsid w:val="00976FE6"/>
    <w:rsid w:val="00983EC0"/>
    <w:rsid w:val="00994986"/>
    <w:rsid w:val="009A3708"/>
    <w:rsid w:val="009A5971"/>
    <w:rsid w:val="009A78D3"/>
    <w:rsid w:val="009B1414"/>
    <w:rsid w:val="009B25BD"/>
    <w:rsid w:val="009C5C4C"/>
    <w:rsid w:val="009D48CE"/>
    <w:rsid w:val="009D5914"/>
    <w:rsid w:val="009E6695"/>
    <w:rsid w:val="009F6CCE"/>
    <w:rsid w:val="00A03128"/>
    <w:rsid w:val="00A04C32"/>
    <w:rsid w:val="00A20E9C"/>
    <w:rsid w:val="00A35AE2"/>
    <w:rsid w:val="00A524A6"/>
    <w:rsid w:val="00A53AF5"/>
    <w:rsid w:val="00A544F8"/>
    <w:rsid w:val="00A55E98"/>
    <w:rsid w:val="00A57445"/>
    <w:rsid w:val="00A6110A"/>
    <w:rsid w:val="00A616C5"/>
    <w:rsid w:val="00A634D5"/>
    <w:rsid w:val="00A7231B"/>
    <w:rsid w:val="00A734B3"/>
    <w:rsid w:val="00A76962"/>
    <w:rsid w:val="00A86FD1"/>
    <w:rsid w:val="00A9229C"/>
    <w:rsid w:val="00AB3ED0"/>
    <w:rsid w:val="00AB4A4D"/>
    <w:rsid w:val="00AB711A"/>
    <w:rsid w:val="00AB75F5"/>
    <w:rsid w:val="00AC6DB5"/>
    <w:rsid w:val="00AD1877"/>
    <w:rsid w:val="00AF2DA5"/>
    <w:rsid w:val="00B0326E"/>
    <w:rsid w:val="00B03643"/>
    <w:rsid w:val="00B038F3"/>
    <w:rsid w:val="00B10827"/>
    <w:rsid w:val="00B11519"/>
    <w:rsid w:val="00B27C4C"/>
    <w:rsid w:val="00B378A6"/>
    <w:rsid w:val="00B40319"/>
    <w:rsid w:val="00B43D0A"/>
    <w:rsid w:val="00B459F8"/>
    <w:rsid w:val="00B51BE2"/>
    <w:rsid w:val="00B66CA9"/>
    <w:rsid w:val="00B7247A"/>
    <w:rsid w:val="00BA0436"/>
    <w:rsid w:val="00BA07F8"/>
    <w:rsid w:val="00BA31A9"/>
    <w:rsid w:val="00BC1C65"/>
    <w:rsid w:val="00BD041B"/>
    <w:rsid w:val="00BD26C6"/>
    <w:rsid w:val="00BD3362"/>
    <w:rsid w:val="00BD6F63"/>
    <w:rsid w:val="00BF496E"/>
    <w:rsid w:val="00C118E7"/>
    <w:rsid w:val="00C31B32"/>
    <w:rsid w:val="00C44079"/>
    <w:rsid w:val="00C5249C"/>
    <w:rsid w:val="00C52CB2"/>
    <w:rsid w:val="00C570B1"/>
    <w:rsid w:val="00C72A76"/>
    <w:rsid w:val="00C766FD"/>
    <w:rsid w:val="00C81577"/>
    <w:rsid w:val="00C90542"/>
    <w:rsid w:val="00C929B4"/>
    <w:rsid w:val="00CB5C14"/>
    <w:rsid w:val="00CB5D75"/>
    <w:rsid w:val="00CB740C"/>
    <w:rsid w:val="00CC003E"/>
    <w:rsid w:val="00CC1D8B"/>
    <w:rsid w:val="00CD2BCD"/>
    <w:rsid w:val="00CD460E"/>
    <w:rsid w:val="00CF309A"/>
    <w:rsid w:val="00CF4C16"/>
    <w:rsid w:val="00D02BAC"/>
    <w:rsid w:val="00D15CBC"/>
    <w:rsid w:val="00D16A7F"/>
    <w:rsid w:val="00D20E65"/>
    <w:rsid w:val="00D26212"/>
    <w:rsid w:val="00D3345B"/>
    <w:rsid w:val="00D408ED"/>
    <w:rsid w:val="00D506E1"/>
    <w:rsid w:val="00D54EE1"/>
    <w:rsid w:val="00D5548A"/>
    <w:rsid w:val="00D66147"/>
    <w:rsid w:val="00D711BE"/>
    <w:rsid w:val="00D75E2D"/>
    <w:rsid w:val="00D7618A"/>
    <w:rsid w:val="00DA0B3A"/>
    <w:rsid w:val="00DA2317"/>
    <w:rsid w:val="00DA7AB1"/>
    <w:rsid w:val="00DB3B1D"/>
    <w:rsid w:val="00DB6016"/>
    <w:rsid w:val="00DD0145"/>
    <w:rsid w:val="00DE4A98"/>
    <w:rsid w:val="00E06739"/>
    <w:rsid w:val="00E33F4D"/>
    <w:rsid w:val="00E34ABA"/>
    <w:rsid w:val="00E52E78"/>
    <w:rsid w:val="00E61B9B"/>
    <w:rsid w:val="00E75F4A"/>
    <w:rsid w:val="00E7683B"/>
    <w:rsid w:val="00E96FB7"/>
    <w:rsid w:val="00EA2B9F"/>
    <w:rsid w:val="00EA2BD9"/>
    <w:rsid w:val="00EA765A"/>
    <w:rsid w:val="00EC36A7"/>
    <w:rsid w:val="00ED78E0"/>
    <w:rsid w:val="00EE6EBE"/>
    <w:rsid w:val="00EE73AD"/>
    <w:rsid w:val="00EF26CC"/>
    <w:rsid w:val="00EF2A39"/>
    <w:rsid w:val="00F03C2E"/>
    <w:rsid w:val="00F045A2"/>
    <w:rsid w:val="00F1233D"/>
    <w:rsid w:val="00F2232F"/>
    <w:rsid w:val="00F2648C"/>
    <w:rsid w:val="00F27BE3"/>
    <w:rsid w:val="00F30D6A"/>
    <w:rsid w:val="00F368A1"/>
    <w:rsid w:val="00F40332"/>
    <w:rsid w:val="00F5090C"/>
    <w:rsid w:val="00F616DF"/>
    <w:rsid w:val="00F70AC1"/>
    <w:rsid w:val="00F7225D"/>
    <w:rsid w:val="00F72B25"/>
    <w:rsid w:val="00F76C41"/>
    <w:rsid w:val="00F77FA3"/>
    <w:rsid w:val="00F91D82"/>
    <w:rsid w:val="00F94B0A"/>
    <w:rsid w:val="00FB7DE2"/>
    <w:rsid w:val="00FC7499"/>
    <w:rsid w:val="00FE0ABD"/>
    <w:rsid w:val="00FE2C55"/>
    <w:rsid w:val="00FE744C"/>
    <w:rsid w:val="00FF4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5191FC31"/>
  <w15:docId w15:val="{C4BA6203-AFA4-4480-9A05-8E1F6603BA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5564C4"/>
    <w:pPr>
      <w:spacing w:before="60" w:after="60"/>
    </w:pPr>
    <w:rPr>
      <w:rFonts w:asciiTheme="minorHAnsi" w:hAnsiTheme="minorHAnsi"/>
      <w:sz w:val="22"/>
      <w:szCs w:val="24"/>
      <w:lang w:val="de-DE" w:eastAsia="de-DE"/>
    </w:rPr>
  </w:style>
  <w:style w:type="paragraph" w:styleId="berschrift1">
    <w:name w:val="heading 1"/>
    <w:basedOn w:val="Standard"/>
    <w:next w:val="Standard"/>
    <w:qFormat/>
    <w:rsid w:val="00A7231B"/>
    <w:pPr>
      <w:keepNext/>
      <w:shd w:val="clear" w:color="auto" w:fill="DAEEF3" w:themeFill="accent5" w:themeFillTint="33"/>
      <w:spacing w:before="120"/>
      <w:outlineLvl w:val="0"/>
    </w:pPr>
    <w:rPr>
      <w:rFonts w:cs="Arial"/>
      <w:b/>
      <w:bCs/>
      <w:noProof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5564C4"/>
    <w:pPr>
      <w:keepNext/>
      <w:keepLines/>
      <w:spacing w:before="240" w:after="120"/>
      <w:outlineLvl w:val="1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3C2F7E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3C2F7E"/>
    <w:pPr>
      <w:tabs>
        <w:tab w:val="center" w:pos="4536"/>
        <w:tab w:val="right" w:pos="9072"/>
      </w:tabs>
    </w:pPr>
  </w:style>
  <w:style w:type="paragraph" w:styleId="Textkrper-Zeileneinzug">
    <w:name w:val="Body Text Indent"/>
    <w:basedOn w:val="Standard"/>
    <w:link w:val="Textkrper-ZeileneinzugZchn"/>
    <w:rsid w:val="003C2F7E"/>
    <w:pPr>
      <w:ind w:left="360"/>
    </w:pPr>
  </w:style>
  <w:style w:type="character" w:styleId="Hyperlink">
    <w:name w:val="Hyperlink"/>
    <w:basedOn w:val="Absatz-Standardschriftart"/>
    <w:rsid w:val="000F507E"/>
    <w:rPr>
      <w:color w:val="0000FF"/>
      <w:u w:val="single"/>
    </w:rPr>
  </w:style>
  <w:style w:type="paragraph" w:styleId="Sprechblasentext">
    <w:name w:val="Balloon Text"/>
    <w:basedOn w:val="Standard"/>
    <w:link w:val="SprechblasentextZchn"/>
    <w:rsid w:val="00A9229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A9229C"/>
    <w:rPr>
      <w:rFonts w:ascii="Tahoma" w:hAnsi="Tahoma" w:cs="Tahoma"/>
      <w:sz w:val="16"/>
      <w:szCs w:val="16"/>
      <w:lang w:val="de-DE" w:eastAsia="de-DE"/>
    </w:rPr>
  </w:style>
  <w:style w:type="paragraph" w:customStyle="1" w:styleId="Default">
    <w:name w:val="Default"/>
    <w:rsid w:val="00721021"/>
    <w:pPr>
      <w:autoSpaceDE w:val="0"/>
      <w:autoSpaceDN w:val="0"/>
      <w:adjustRightInd w:val="0"/>
    </w:pPr>
    <w:rPr>
      <w:rFonts w:ascii="Rotation LT Std Roman" w:hAnsi="Rotation LT Std Roman" w:cs="Rotation LT Std Roman"/>
      <w:color w:val="000000"/>
      <w:sz w:val="24"/>
      <w:szCs w:val="24"/>
    </w:rPr>
  </w:style>
  <w:style w:type="paragraph" w:styleId="Titel">
    <w:name w:val="Title"/>
    <w:basedOn w:val="Kopfzeile"/>
    <w:link w:val="TitelZchn"/>
    <w:qFormat/>
    <w:rsid w:val="00A53AF5"/>
    <w:pPr>
      <w:keepNext/>
      <w:tabs>
        <w:tab w:val="clear" w:pos="4536"/>
        <w:tab w:val="center" w:pos="4860"/>
      </w:tabs>
      <w:spacing w:before="480" w:after="120"/>
    </w:pPr>
    <w:rPr>
      <w:rFonts w:asciiTheme="majorHAnsi" w:hAnsiTheme="majorHAnsi"/>
      <w:b/>
      <w:noProof/>
      <w:sz w:val="28"/>
      <w:lang w:val="de-CH"/>
    </w:rPr>
  </w:style>
  <w:style w:type="character" w:customStyle="1" w:styleId="TitelZchn">
    <w:name w:val="Titel Zchn"/>
    <w:basedOn w:val="Absatz-Standardschriftart"/>
    <w:link w:val="Titel"/>
    <w:rsid w:val="00A53AF5"/>
    <w:rPr>
      <w:rFonts w:asciiTheme="majorHAnsi" w:hAnsiTheme="majorHAnsi"/>
      <w:b/>
      <w:noProof/>
      <w:sz w:val="28"/>
      <w:szCs w:val="24"/>
      <w:lang w:eastAsia="de-DE"/>
    </w:rPr>
  </w:style>
  <w:style w:type="paragraph" w:styleId="Listenabsatz">
    <w:name w:val="List Paragraph"/>
    <w:basedOn w:val="Standard"/>
    <w:uiPriority w:val="34"/>
    <w:qFormat/>
    <w:rsid w:val="00A55E98"/>
    <w:pPr>
      <w:ind w:left="720"/>
      <w:contextualSpacing/>
    </w:pPr>
  </w:style>
  <w:style w:type="paragraph" w:customStyle="1" w:styleId="Aufgaben">
    <w:name w:val="Aufgaben"/>
    <w:basedOn w:val="Listenabsatz"/>
    <w:qFormat/>
    <w:rsid w:val="00A55E98"/>
    <w:pPr>
      <w:numPr>
        <w:numId w:val="18"/>
      </w:numPr>
      <w:contextualSpacing w:val="0"/>
    </w:pPr>
    <w:rPr>
      <w:lang w:val="de-CH"/>
    </w:rPr>
  </w:style>
  <w:style w:type="paragraph" w:styleId="Beschriftung">
    <w:name w:val="caption"/>
    <w:basedOn w:val="Standard"/>
    <w:next w:val="Standard"/>
    <w:uiPriority w:val="35"/>
    <w:unhideWhenUsed/>
    <w:qFormat/>
    <w:rsid w:val="006A7418"/>
    <w:pPr>
      <w:spacing w:before="0" w:after="200"/>
    </w:pPr>
    <w:rPr>
      <w:i/>
      <w:iCs/>
      <w:color w:val="1F497D" w:themeColor="text2"/>
      <w:sz w:val="18"/>
      <w:szCs w:val="18"/>
    </w:rPr>
  </w:style>
  <w:style w:type="character" w:customStyle="1" w:styleId="berschrift2Zchn">
    <w:name w:val="Überschrift 2 Zchn"/>
    <w:basedOn w:val="Absatz-Standardschriftart"/>
    <w:link w:val="berschrift2"/>
    <w:rsid w:val="005564C4"/>
    <w:rPr>
      <w:rFonts w:asciiTheme="majorHAnsi" w:eastAsiaTheme="majorEastAsia" w:hAnsiTheme="majorHAnsi" w:cstheme="majorBidi"/>
      <w:b/>
      <w:bCs/>
      <w:sz w:val="28"/>
      <w:szCs w:val="28"/>
      <w:lang w:val="de-DE" w:eastAsia="de-DE"/>
    </w:rPr>
  </w:style>
  <w:style w:type="character" w:customStyle="1" w:styleId="Textkrper-ZeileneinzugZchn">
    <w:name w:val="Textkörper-Zeileneinzug Zchn"/>
    <w:basedOn w:val="Absatz-Standardschriftart"/>
    <w:link w:val="Textkrper-Zeileneinzug"/>
    <w:rsid w:val="005564C4"/>
    <w:rPr>
      <w:rFonts w:asciiTheme="minorHAnsi" w:hAnsiTheme="minorHAnsi"/>
      <w:sz w:val="22"/>
      <w:szCs w:val="24"/>
      <w:lang w:val="de-DE" w:eastAsia="de-DE"/>
    </w:rPr>
  </w:style>
  <w:style w:type="character" w:customStyle="1" w:styleId="KopfzeileZchn">
    <w:name w:val="Kopfzeile Zchn"/>
    <w:basedOn w:val="Absatz-Standardschriftart"/>
    <w:link w:val="Kopfzeile"/>
    <w:rsid w:val="004C07E1"/>
    <w:rPr>
      <w:rFonts w:asciiTheme="minorHAnsi" w:hAnsiTheme="minorHAnsi"/>
      <w:sz w:val="22"/>
      <w:szCs w:val="24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635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1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34" Type="http://schemas.openxmlformats.org/officeDocument/2006/relationships/image" Target="media/image22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jpeg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31" Type="http://schemas.openxmlformats.org/officeDocument/2006/relationships/image" Target="media/image1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DOWS\Profiles\elfi%20pernstich\Anwendungsdaten\Microsoft\Vorlagen\ecdl%20&#252;bungen%20word.dot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Aptos">
      <a:majorFont>
        <a:latin typeface="Aptos"/>
        <a:ea typeface=""/>
        <a:cs typeface=""/>
      </a:majorFont>
      <a:minorFont>
        <a:latin typeface="Aptos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b3a38b1-d6d6-4336-a7cd-5270c409d269">
      <Terms xmlns="http://schemas.microsoft.com/office/infopath/2007/PartnerControls"/>
    </lcf76f155ced4ddcb4097134ff3c332f>
    <TaxCatchAll xmlns="635ffb70-4758-47d0-af3a-26cefd89bf7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D53531BC34D4C4298C4524B299ECC73" ma:contentTypeVersion="11" ma:contentTypeDescription="Ein neues Dokument erstellen." ma:contentTypeScope="" ma:versionID="f8ea9b4de860b45432ca6ad287012f87">
  <xsd:schema xmlns:xsd="http://www.w3.org/2001/XMLSchema" xmlns:xs="http://www.w3.org/2001/XMLSchema" xmlns:p="http://schemas.microsoft.com/office/2006/metadata/properties" xmlns:ns2="bb3a38b1-d6d6-4336-a7cd-5270c409d269" xmlns:ns3="635ffb70-4758-47d0-af3a-26cefd89bf72" targetNamespace="http://schemas.microsoft.com/office/2006/metadata/properties" ma:root="true" ma:fieldsID="3f8681bfb36b4264f6cebd967d8eeada" ns2:_="" ns3:_="">
    <xsd:import namespace="bb3a38b1-d6d6-4336-a7cd-5270c409d269"/>
    <xsd:import namespace="635ffb70-4758-47d0-af3a-26cefd89bf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3a38b1-d6d6-4336-a7cd-5270c409d26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0feb01f8-e923-45a1-aeb4-2d22cab5de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5ffb70-4758-47d0-af3a-26cefd89bf7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1c944c5-819b-4965-9833-26192aad16dc}" ma:internalName="TaxCatchAll" ma:showField="CatchAllData" ma:web="635ffb70-4758-47d0-af3a-26cefd89bf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Props1.xml><?xml version="1.0" encoding="utf-8"?>
<ds:datastoreItem xmlns:ds="http://schemas.openxmlformats.org/officeDocument/2006/customXml" ds:itemID="{30683739-CA75-47CD-A273-7F34B4863E49}">
  <ds:schemaRefs>
    <ds:schemaRef ds:uri="http://schemas.microsoft.com/office/2006/metadata/properties"/>
    <ds:schemaRef ds:uri="http://schemas.microsoft.com/office/infopath/2007/PartnerControls"/>
    <ds:schemaRef ds:uri="bb3a38b1-d6d6-4336-a7cd-5270c409d269"/>
    <ds:schemaRef ds:uri="635ffb70-4758-47d0-af3a-26cefd89bf72"/>
  </ds:schemaRefs>
</ds:datastoreItem>
</file>

<file path=customXml/itemProps2.xml><?xml version="1.0" encoding="utf-8"?>
<ds:datastoreItem xmlns:ds="http://schemas.openxmlformats.org/officeDocument/2006/customXml" ds:itemID="{A03AB5D3-47A9-416D-88F2-C7EA052AD5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b3a38b1-d6d6-4336-a7cd-5270c409d269"/>
    <ds:schemaRef ds:uri="635ffb70-4758-47d0-af3a-26cefd89bf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E2FDFE8-8260-4C18-A08D-FB414BA70B8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5930204-A299-49CD-8891-F1F07FF34A6B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06a8f2b-28e4-44c4-ac01-7357a3a2b9e7}" enabled="1" method="Standard" siteId="{5daf41bd-338c-4311-b1b0-e1299889c34b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ecdl übungen word.dot</Template>
  <TotalTime>0</TotalTime>
  <Pages>3</Pages>
  <Words>535</Words>
  <Characters>3377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IKA Test</vt:lpstr>
    </vt:vector>
  </TitlesOfParts>
  <Company/>
  <LinksUpToDate>false</LinksUpToDate>
  <CharactersWithSpaces>3905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IKA Test</dc:title>
  <dc:subject>Tabellenkalkulation</dc:subject>
  <dc:creator>Berger Cornel</dc:creator>
  <cp:keywords/>
  <dc:description/>
  <cp:lastModifiedBy>Lippuner Jürg BZBS</cp:lastModifiedBy>
  <cp:revision>78</cp:revision>
  <cp:lastPrinted>2026-01-22T07:40:00Z</cp:lastPrinted>
  <dcterms:created xsi:type="dcterms:W3CDTF">2022-03-20T10:30:00Z</dcterms:created>
  <dcterms:modified xsi:type="dcterms:W3CDTF">2026-01-22T07:44:00Z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0x010100AD53531BC34D4C4298C4524B299ECC73</vt:lpwstr>
  </property>
  <property fmtid="{D5CDD505-2E9C-101B-9397-08002B2CF9AE}" pid="3" name="MSIP_Label_806a8f2b-28e4-44c4-ac01-7357a3a2b9e7_Enabled">
    <vt:lpwstr>true</vt:lpwstr>
  </property>
  <property fmtid="{D5CDD505-2E9C-101B-9397-08002B2CF9AE}" pid="4" name="MSIP_Label_806a8f2b-28e4-44c4-ac01-7357a3a2b9e7_SetDate">
    <vt:lpwstr>2024-12-14T15:49:18Z</vt:lpwstr>
  </property>
  <property fmtid="{D5CDD505-2E9C-101B-9397-08002B2CF9AE}" pid="5" name="MSIP_Label_806a8f2b-28e4-44c4-ac01-7357a3a2b9e7_Method">
    <vt:lpwstr>Standard</vt:lpwstr>
  </property>
  <property fmtid="{D5CDD505-2E9C-101B-9397-08002B2CF9AE}" pid="6" name="MSIP_Label_806a8f2b-28e4-44c4-ac01-7357a3a2b9e7_Name">
    <vt:lpwstr>intern</vt:lpwstr>
  </property>
  <property fmtid="{D5CDD505-2E9C-101B-9397-08002B2CF9AE}" pid="7" name="MSIP_Label_806a8f2b-28e4-44c4-ac01-7357a3a2b9e7_SiteId">
    <vt:lpwstr>5daf41bd-338c-4311-b1b0-e1299889c34b</vt:lpwstr>
  </property>
  <property fmtid="{D5CDD505-2E9C-101B-9397-08002B2CF9AE}" pid="8" name="MSIP_Label_806a8f2b-28e4-44c4-ac01-7357a3a2b9e7_ActionId">
    <vt:lpwstr>574fbdef-eccc-49c6-98da-397956b9b4b5</vt:lpwstr>
  </property>
  <property fmtid="{D5CDD505-2E9C-101B-9397-08002B2CF9AE}" pid="9" name="MSIP_Label_806a8f2b-28e4-44c4-ac01-7357a3a2b9e7_ContentBits">
    <vt:lpwstr>0</vt:lpwstr>
  </property>
</Properties>
</file>